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BDDBD" w14:textId="77777777" w:rsidR="00647453" w:rsidRDefault="00647453" w:rsidP="00647453">
      <w:pPr>
        <w:pStyle w:val="CRCoverPage"/>
        <w:tabs>
          <w:tab w:val="right" w:pos="9639"/>
        </w:tabs>
        <w:spacing w:after="0"/>
        <w:rPr>
          <w:b/>
          <w:i/>
          <w:noProof/>
          <w:sz w:val="28"/>
        </w:rPr>
      </w:pPr>
      <w:bookmarkStart w:id="0" w:name="_Toc76583179"/>
      <w:bookmarkStart w:id="1" w:name="_Toc83808731"/>
      <w:bookmarkStart w:id="2" w:name="_Toc91233560"/>
      <w:bookmarkStart w:id="3" w:name="_Toc21006051"/>
      <w:bookmarkStart w:id="4" w:name="_Toc36037724"/>
      <w:bookmarkStart w:id="5" w:name="_Toc43837577"/>
      <w:bookmarkStart w:id="6" w:name="_Toc60995689"/>
      <w:bookmarkStart w:id="7" w:name="_Toc6915981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95</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R5-222137</w:t>
        </w:r>
      </w:fldSimple>
    </w:p>
    <w:p w14:paraId="08264C98" w14:textId="77777777" w:rsidR="00647453" w:rsidRDefault="00647453" w:rsidP="00647453">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9th May 2022</w:t>
        </w:r>
      </w:fldSimple>
      <w:r>
        <w:rPr>
          <w:b/>
          <w:noProof/>
          <w:sz w:val="24"/>
        </w:rPr>
        <w:t xml:space="preserve"> - </w:t>
      </w:r>
      <w:fldSimple w:instr=" DOCPROPERTY  EndDate  \* MERGEFORMAT ">
        <w:r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7453" w14:paraId="19187613" w14:textId="77777777" w:rsidTr="008738B6">
        <w:tc>
          <w:tcPr>
            <w:tcW w:w="9641" w:type="dxa"/>
            <w:gridSpan w:val="9"/>
            <w:tcBorders>
              <w:top w:val="single" w:sz="4" w:space="0" w:color="auto"/>
              <w:left w:val="single" w:sz="4" w:space="0" w:color="auto"/>
              <w:right w:val="single" w:sz="4" w:space="0" w:color="auto"/>
            </w:tcBorders>
          </w:tcPr>
          <w:p w14:paraId="405507C9" w14:textId="77777777" w:rsidR="00647453" w:rsidRDefault="00647453" w:rsidP="008738B6">
            <w:pPr>
              <w:pStyle w:val="CRCoverPage"/>
              <w:spacing w:after="0"/>
              <w:jc w:val="right"/>
              <w:rPr>
                <w:i/>
                <w:noProof/>
              </w:rPr>
            </w:pPr>
            <w:r>
              <w:rPr>
                <w:i/>
                <w:noProof/>
                <w:sz w:val="14"/>
              </w:rPr>
              <w:t>CR-Form-v12.2</w:t>
            </w:r>
          </w:p>
        </w:tc>
      </w:tr>
      <w:tr w:rsidR="00647453" w14:paraId="0DF564BB" w14:textId="77777777" w:rsidTr="008738B6">
        <w:tc>
          <w:tcPr>
            <w:tcW w:w="9641" w:type="dxa"/>
            <w:gridSpan w:val="9"/>
            <w:tcBorders>
              <w:left w:val="single" w:sz="4" w:space="0" w:color="auto"/>
              <w:right w:val="single" w:sz="4" w:space="0" w:color="auto"/>
            </w:tcBorders>
          </w:tcPr>
          <w:p w14:paraId="5A767863" w14:textId="77777777" w:rsidR="00647453" w:rsidRDefault="00647453" w:rsidP="008738B6">
            <w:pPr>
              <w:pStyle w:val="CRCoverPage"/>
              <w:spacing w:after="0"/>
              <w:jc w:val="center"/>
              <w:rPr>
                <w:noProof/>
              </w:rPr>
            </w:pPr>
            <w:r>
              <w:rPr>
                <w:b/>
                <w:noProof/>
                <w:sz w:val="32"/>
              </w:rPr>
              <w:t>CHANGE REQUEST</w:t>
            </w:r>
          </w:p>
        </w:tc>
      </w:tr>
      <w:tr w:rsidR="00647453" w14:paraId="404AAD6A" w14:textId="77777777" w:rsidTr="008738B6">
        <w:tc>
          <w:tcPr>
            <w:tcW w:w="9641" w:type="dxa"/>
            <w:gridSpan w:val="9"/>
            <w:tcBorders>
              <w:left w:val="single" w:sz="4" w:space="0" w:color="auto"/>
              <w:right w:val="single" w:sz="4" w:space="0" w:color="auto"/>
            </w:tcBorders>
          </w:tcPr>
          <w:p w14:paraId="1A260997" w14:textId="77777777" w:rsidR="00647453" w:rsidRDefault="00647453" w:rsidP="008738B6">
            <w:pPr>
              <w:pStyle w:val="CRCoverPage"/>
              <w:spacing w:after="0"/>
              <w:rPr>
                <w:noProof/>
                <w:sz w:val="8"/>
                <w:szCs w:val="8"/>
              </w:rPr>
            </w:pPr>
          </w:p>
        </w:tc>
      </w:tr>
      <w:tr w:rsidR="00647453" w14:paraId="620116CF" w14:textId="77777777" w:rsidTr="008738B6">
        <w:tc>
          <w:tcPr>
            <w:tcW w:w="142" w:type="dxa"/>
            <w:tcBorders>
              <w:left w:val="single" w:sz="4" w:space="0" w:color="auto"/>
            </w:tcBorders>
          </w:tcPr>
          <w:p w14:paraId="0BEB80E5" w14:textId="77777777" w:rsidR="00647453" w:rsidRDefault="00647453" w:rsidP="008738B6">
            <w:pPr>
              <w:pStyle w:val="CRCoverPage"/>
              <w:spacing w:after="0"/>
              <w:jc w:val="right"/>
              <w:rPr>
                <w:noProof/>
              </w:rPr>
            </w:pPr>
          </w:p>
        </w:tc>
        <w:tc>
          <w:tcPr>
            <w:tcW w:w="1559" w:type="dxa"/>
            <w:shd w:val="pct30" w:color="FFFF00" w:fill="auto"/>
          </w:tcPr>
          <w:p w14:paraId="64BC8C4F" w14:textId="77777777" w:rsidR="00647453" w:rsidRPr="00410371" w:rsidRDefault="00647453" w:rsidP="008738B6">
            <w:pPr>
              <w:pStyle w:val="CRCoverPage"/>
              <w:spacing w:after="0"/>
              <w:jc w:val="right"/>
              <w:rPr>
                <w:b/>
                <w:noProof/>
                <w:sz w:val="28"/>
              </w:rPr>
            </w:pPr>
            <w:fldSimple w:instr=" DOCPROPERTY  Spec#  \* MERGEFORMAT ">
              <w:r w:rsidRPr="00410371">
                <w:rPr>
                  <w:b/>
                  <w:noProof/>
                  <w:sz w:val="28"/>
                </w:rPr>
                <w:t>36.579-2</w:t>
              </w:r>
            </w:fldSimple>
          </w:p>
        </w:tc>
        <w:tc>
          <w:tcPr>
            <w:tcW w:w="709" w:type="dxa"/>
          </w:tcPr>
          <w:p w14:paraId="305F989A" w14:textId="77777777" w:rsidR="00647453" w:rsidRDefault="00647453" w:rsidP="008738B6">
            <w:pPr>
              <w:pStyle w:val="CRCoverPage"/>
              <w:spacing w:after="0"/>
              <w:jc w:val="center"/>
              <w:rPr>
                <w:noProof/>
              </w:rPr>
            </w:pPr>
            <w:r>
              <w:rPr>
                <w:b/>
                <w:noProof/>
                <w:sz w:val="28"/>
              </w:rPr>
              <w:t>CR</w:t>
            </w:r>
          </w:p>
        </w:tc>
        <w:tc>
          <w:tcPr>
            <w:tcW w:w="1276" w:type="dxa"/>
            <w:shd w:val="pct30" w:color="FFFF00" w:fill="auto"/>
          </w:tcPr>
          <w:p w14:paraId="5E6E26FB" w14:textId="77777777" w:rsidR="00647453" w:rsidRPr="00410371" w:rsidRDefault="00647453" w:rsidP="008738B6">
            <w:pPr>
              <w:pStyle w:val="CRCoverPage"/>
              <w:spacing w:after="0"/>
              <w:rPr>
                <w:noProof/>
              </w:rPr>
            </w:pPr>
            <w:fldSimple w:instr=" DOCPROPERTY  Cr#  \* MERGEFORMAT ">
              <w:r w:rsidRPr="00410371">
                <w:rPr>
                  <w:b/>
                  <w:noProof/>
                  <w:sz w:val="28"/>
                </w:rPr>
                <w:t>0291</w:t>
              </w:r>
            </w:fldSimple>
          </w:p>
        </w:tc>
        <w:tc>
          <w:tcPr>
            <w:tcW w:w="709" w:type="dxa"/>
          </w:tcPr>
          <w:p w14:paraId="42DA5F9F" w14:textId="77777777" w:rsidR="00647453" w:rsidRDefault="00647453" w:rsidP="008738B6">
            <w:pPr>
              <w:pStyle w:val="CRCoverPage"/>
              <w:tabs>
                <w:tab w:val="right" w:pos="625"/>
              </w:tabs>
              <w:spacing w:after="0"/>
              <w:jc w:val="center"/>
              <w:rPr>
                <w:noProof/>
              </w:rPr>
            </w:pPr>
            <w:r>
              <w:rPr>
                <w:b/>
                <w:bCs/>
                <w:noProof/>
                <w:sz w:val="28"/>
              </w:rPr>
              <w:t>rev</w:t>
            </w:r>
          </w:p>
        </w:tc>
        <w:tc>
          <w:tcPr>
            <w:tcW w:w="992" w:type="dxa"/>
            <w:shd w:val="pct30" w:color="FFFF00" w:fill="auto"/>
          </w:tcPr>
          <w:p w14:paraId="4E933AF1" w14:textId="77777777" w:rsidR="00647453" w:rsidRPr="00410371" w:rsidRDefault="00647453" w:rsidP="008738B6">
            <w:pPr>
              <w:pStyle w:val="CRCoverPage"/>
              <w:spacing w:after="0"/>
              <w:jc w:val="center"/>
              <w:rPr>
                <w:b/>
                <w:noProof/>
              </w:rPr>
            </w:pPr>
            <w:fldSimple w:instr=" DOCPROPERTY  Revision  \* MERGEFORMAT ">
              <w:r w:rsidRPr="00410371">
                <w:rPr>
                  <w:b/>
                  <w:noProof/>
                  <w:sz w:val="28"/>
                </w:rPr>
                <w:t>-</w:t>
              </w:r>
            </w:fldSimple>
          </w:p>
        </w:tc>
        <w:tc>
          <w:tcPr>
            <w:tcW w:w="2410" w:type="dxa"/>
          </w:tcPr>
          <w:p w14:paraId="014903C6" w14:textId="77777777" w:rsidR="00647453" w:rsidRDefault="00647453" w:rsidP="008738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227CB2" w14:textId="77777777" w:rsidR="00647453" w:rsidRPr="00410371" w:rsidRDefault="00647453" w:rsidP="008738B6">
            <w:pPr>
              <w:pStyle w:val="CRCoverPage"/>
              <w:spacing w:after="0"/>
              <w:jc w:val="center"/>
              <w:rPr>
                <w:noProof/>
                <w:sz w:val="28"/>
              </w:rPr>
            </w:pPr>
            <w:fldSimple w:instr=" DOCPROPERTY  Version  \* MERGEFORMAT ">
              <w:r w:rsidRPr="00410371">
                <w:rPr>
                  <w:b/>
                  <w:noProof/>
                  <w:sz w:val="28"/>
                </w:rPr>
                <w:t>15.3.0</w:t>
              </w:r>
            </w:fldSimple>
          </w:p>
        </w:tc>
        <w:tc>
          <w:tcPr>
            <w:tcW w:w="143" w:type="dxa"/>
            <w:tcBorders>
              <w:right w:val="single" w:sz="4" w:space="0" w:color="auto"/>
            </w:tcBorders>
          </w:tcPr>
          <w:p w14:paraId="6B16BA97" w14:textId="77777777" w:rsidR="00647453" w:rsidRDefault="00647453" w:rsidP="008738B6">
            <w:pPr>
              <w:pStyle w:val="CRCoverPage"/>
              <w:spacing w:after="0"/>
              <w:rPr>
                <w:noProof/>
              </w:rPr>
            </w:pPr>
          </w:p>
        </w:tc>
      </w:tr>
      <w:tr w:rsidR="00647453" w14:paraId="28FC859D" w14:textId="77777777" w:rsidTr="008738B6">
        <w:tc>
          <w:tcPr>
            <w:tcW w:w="9641" w:type="dxa"/>
            <w:gridSpan w:val="9"/>
            <w:tcBorders>
              <w:left w:val="single" w:sz="4" w:space="0" w:color="auto"/>
              <w:right w:val="single" w:sz="4" w:space="0" w:color="auto"/>
            </w:tcBorders>
          </w:tcPr>
          <w:p w14:paraId="5ED4E906" w14:textId="77777777" w:rsidR="00647453" w:rsidRDefault="00647453" w:rsidP="008738B6">
            <w:pPr>
              <w:pStyle w:val="CRCoverPage"/>
              <w:spacing w:after="0"/>
              <w:rPr>
                <w:noProof/>
              </w:rPr>
            </w:pPr>
          </w:p>
        </w:tc>
      </w:tr>
      <w:tr w:rsidR="00647453" w14:paraId="33F57D3D" w14:textId="77777777" w:rsidTr="008738B6">
        <w:tc>
          <w:tcPr>
            <w:tcW w:w="9641" w:type="dxa"/>
            <w:gridSpan w:val="9"/>
            <w:tcBorders>
              <w:top w:val="single" w:sz="4" w:space="0" w:color="auto"/>
            </w:tcBorders>
          </w:tcPr>
          <w:p w14:paraId="7A9EAA3A" w14:textId="77777777" w:rsidR="00647453" w:rsidRPr="00F25D98" w:rsidRDefault="00647453" w:rsidP="008738B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47453" w14:paraId="0175C04C" w14:textId="77777777" w:rsidTr="008738B6">
        <w:tc>
          <w:tcPr>
            <w:tcW w:w="9641" w:type="dxa"/>
            <w:gridSpan w:val="9"/>
          </w:tcPr>
          <w:p w14:paraId="6BD264E6" w14:textId="77777777" w:rsidR="00647453" w:rsidRDefault="00647453" w:rsidP="008738B6">
            <w:pPr>
              <w:pStyle w:val="CRCoverPage"/>
              <w:spacing w:after="0"/>
              <w:rPr>
                <w:noProof/>
                <w:sz w:val="8"/>
                <w:szCs w:val="8"/>
              </w:rPr>
            </w:pPr>
          </w:p>
        </w:tc>
      </w:tr>
    </w:tbl>
    <w:p w14:paraId="1D5ED716" w14:textId="77777777" w:rsidR="00647453" w:rsidRDefault="00647453" w:rsidP="006474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7453" w14:paraId="624B557D" w14:textId="77777777" w:rsidTr="008738B6">
        <w:tc>
          <w:tcPr>
            <w:tcW w:w="2835" w:type="dxa"/>
          </w:tcPr>
          <w:p w14:paraId="5A6E38AA" w14:textId="77777777" w:rsidR="00647453" w:rsidRDefault="00647453" w:rsidP="008738B6">
            <w:pPr>
              <w:pStyle w:val="CRCoverPage"/>
              <w:tabs>
                <w:tab w:val="right" w:pos="2751"/>
              </w:tabs>
              <w:spacing w:after="0"/>
              <w:rPr>
                <w:b/>
                <w:i/>
                <w:noProof/>
              </w:rPr>
            </w:pPr>
            <w:r>
              <w:rPr>
                <w:b/>
                <w:i/>
                <w:noProof/>
              </w:rPr>
              <w:t>Proposed change affects:</w:t>
            </w:r>
          </w:p>
        </w:tc>
        <w:tc>
          <w:tcPr>
            <w:tcW w:w="1418" w:type="dxa"/>
          </w:tcPr>
          <w:p w14:paraId="5180B6A6" w14:textId="77777777" w:rsidR="00647453" w:rsidRDefault="00647453" w:rsidP="008738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EBDB37" w14:textId="77777777" w:rsidR="00647453" w:rsidRDefault="00647453" w:rsidP="008738B6">
            <w:pPr>
              <w:pStyle w:val="CRCoverPage"/>
              <w:spacing w:after="0"/>
              <w:jc w:val="center"/>
              <w:rPr>
                <w:b/>
                <w:caps/>
                <w:noProof/>
              </w:rPr>
            </w:pPr>
          </w:p>
        </w:tc>
        <w:tc>
          <w:tcPr>
            <w:tcW w:w="709" w:type="dxa"/>
            <w:tcBorders>
              <w:left w:val="single" w:sz="4" w:space="0" w:color="auto"/>
            </w:tcBorders>
          </w:tcPr>
          <w:p w14:paraId="6045AFCF" w14:textId="77777777" w:rsidR="00647453" w:rsidRDefault="00647453" w:rsidP="008738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768870" w14:textId="77777777" w:rsidR="00647453" w:rsidRDefault="00647453" w:rsidP="008738B6">
            <w:pPr>
              <w:pStyle w:val="CRCoverPage"/>
              <w:spacing w:after="0"/>
              <w:jc w:val="center"/>
              <w:rPr>
                <w:b/>
                <w:caps/>
                <w:noProof/>
              </w:rPr>
            </w:pPr>
          </w:p>
        </w:tc>
        <w:tc>
          <w:tcPr>
            <w:tcW w:w="2126" w:type="dxa"/>
          </w:tcPr>
          <w:p w14:paraId="1A5D34A4" w14:textId="77777777" w:rsidR="00647453" w:rsidRDefault="00647453" w:rsidP="008738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B9261D" w14:textId="77777777" w:rsidR="00647453" w:rsidRDefault="00647453" w:rsidP="008738B6">
            <w:pPr>
              <w:pStyle w:val="CRCoverPage"/>
              <w:spacing w:after="0"/>
              <w:jc w:val="center"/>
              <w:rPr>
                <w:b/>
                <w:caps/>
                <w:noProof/>
              </w:rPr>
            </w:pPr>
          </w:p>
        </w:tc>
        <w:tc>
          <w:tcPr>
            <w:tcW w:w="1418" w:type="dxa"/>
            <w:tcBorders>
              <w:left w:val="nil"/>
            </w:tcBorders>
          </w:tcPr>
          <w:p w14:paraId="4DF7D24B" w14:textId="77777777" w:rsidR="00647453" w:rsidRDefault="00647453" w:rsidP="008738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4B6415" w14:textId="77777777" w:rsidR="00647453" w:rsidRDefault="00647453" w:rsidP="008738B6">
            <w:pPr>
              <w:pStyle w:val="CRCoverPage"/>
              <w:spacing w:after="0"/>
              <w:jc w:val="center"/>
              <w:rPr>
                <w:b/>
                <w:bCs/>
                <w:caps/>
                <w:noProof/>
              </w:rPr>
            </w:pPr>
          </w:p>
        </w:tc>
      </w:tr>
    </w:tbl>
    <w:p w14:paraId="7F1B90C5" w14:textId="77777777" w:rsidR="00647453" w:rsidRDefault="00647453" w:rsidP="006474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7453" w14:paraId="5FD0126B" w14:textId="77777777" w:rsidTr="008738B6">
        <w:tc>
          <w:tcPr>
            <w:tcW w:w="9640" w:type="dxa"/>
            <w:gridSpan w:val="11"/>
          </w:tcPr>
          <w:p w14:paraId="5F8DD924" w14:textId="77777777" w:rsidR="00647453" w:rsidRDefault="00647453" w:rsidP="008738B6">
            <w:pPr>
              <w:pStyle w:val="CRCoverPage"/>
              <w:spacing w:after="0"/>
              <w:rPr>
                <w:noProof/>
                <w:sz w:val="8"/>
                <w:szCs w:val="8"/>
              </w:rPr>
            </w:pPr>
          </w:p>
        </w:tc>
      </w:tr>
      <w:tr w:rsidR="00647453" w14:paraId="7187F322" w14:textId="77777777" w:rsidTr="008738B6">
        <w:tc>
          <w:tcPr>
            <w:tcW w:w="1843" w:type="dxa"/>
            <w:tcBorders>
              <w:top w:val="single" w:sz="4" w:space="0" w:color="auto"/>
              <w:left w:val="single" w:sz="4" w:space="0" w:color="auto"/>
            </w:tcBorders>
          </w:tcPr>
          <w:p w14:paraId="4C5F72A1" w14:textId="77777777" w:rsidR="00647453" w:rsidRDefault="00647453" w:rsidP="008738B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BD6994" w14:textId="378FDB46" w:rsidR="00647453" w:rsidRDefault="00647453" w:rsidP="008738B6">
            <w:pPr>
              <w:pStyle w:val="CRCoverPage"/>
              <w:spacing w:after="0"/>
              <w:ind w:left="100"/>
              <w:rPr>
                <w:noProof/>
              </w:rPr>
            </w:pPr>
            <w:fldSimple w:instr=" DOCPROPERTY  CrTitle  \* MERGEFORMAT ">
              <w:r>
                <w:t>Correction of 36.579-2 TC 6.2.26</w:t>
              </w:r>
            </w:fldSimple>
          </w:p>
        </w:tc>
      </w:tr>
      <w:tr w:rsidR="00647453" w14:paraId="16CEC6FB" w14:textId="77777777" w:rsidTr="008738B6">
        <w:tc>
          <w:tcPr>
            <w:tcW w:w="1843" w:type="dxa"/>
            <w:tcBorders>
              <w:left w:val="single" w:sz="4" w:space="0" w:color="auto"/>
            </w:tcBorders>
          </w:tcPr>
          <w:p w14:paraId="07874B2D" w14:textId="77777777" w:rsidR="00647453" w:rsidRDefault="00647453" w:rsidP="008738B6">
            <w:pPr>
              <w:pStyle w:val="CRCoverPage"/>
              <w:spacing w:after="0"/>
              <w:rPr>
                <w:b/>
                <w:i/>
                <w:noProof/>
                <w:sz w:val="8"/>
                <w:szCs w:val="8"/>
              </w:rPr>
            </w:pPr>
          </w:p>
        </w:tc>
        <w:tc>
          <w:tcPr>
            <w:tcW w:w="7797" w:type="dxa"/>
            <w:gridSpan w:val="10"/>
            <w:tcBorders>
              <w:right w:val="single" w:sz="4" w:space="0" w:color="auto"/>
            </w:tcBorders>
          </w:tcPr>
          <w:p w14:paraId="6C5BBF82" w14:textId="77777777" w:rsidR="00647453" w:rsidRDefault="00647453" w:rsidP="008738B6">
            <w:pPr>
              <w:pStyle w:val="CRCoverPage"/>
              <w:spacing w:after="0"/>
              <w:rPr>
                <w:noProof/>
                <w:sz w:val="8"/>
                <w:szCs w:val="8"/>
              </w:rPr>
            </w:pPr>
          </w:p>
        </w:tc>
      </w:tr>
      <w:tr w:rsidR="00647453" w14:paraId="36E64811" w14:textId="77777777" w:rsidTr="008738B6">
        <w:tc>
          <w:tcPr>
            <w:tcW w:w="1843" w:type="dxa"/>
            <w:tcBorders>
              <w:left w:val="single" w:sz="4" w:space="0" w:color="auto"/>
            </w:tcBorders>
          </w:tcPr>
          <w:p w14:paraId="15B43C44" w14:textId="77777777" w:rsidR="00647453" w:rsidRDefault="00647453" w:rsidP="008738B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78AF35" w14:textId="77777777" w:rsidR="00647453" w:rsidRDefault="00647453" w:rsidP="008738B6">
            <w:pPr>
              <w:pStyle w:val="CRCoverPage"/>
              <w:spacing w:after="0"/>
              <w:ind w:left="100"/>
              <w:rPr>
                <w:noProof/>
              </w:rPr>
            </w:pPr>
            <w:fldSimple w:instr=" DOCPROPERTY  SourceIfWg  \* MERGEFORMAT ">
              <w:r>
                <w:rPr>
                  <w:noProof/>
                </w:rPr>
                <w:t>NIST</w:t>
              </w:r>
            </w:fldSimple>
          </w:p>
        </w:tc>
      </w:tr>
      <w:tr w:rsidR="00647453" w14:paraId="4653B675" w14:textId="77777777" w:rsidTr="008738B6">
        <w:tc>
          <w:tcPr>
            <w:tcW w:w="1843" w:type="dxa"/>
            <w:tcBorders>
              <w:left w:val="single" w:sz="4" w:space="0" w:color="auto"/>
            </w:tcBorders>
          </w:tcPr>
          <w:p w14:paraId="3B67766A" w14:textId="77777777" w:rsidR="00647453" w:rsidRDefault="00647453" w:rsidP="008738B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3689DE" w14:textId="77777777" w:rsidR="00647453" w:rsidRDefault="00647453" w:rsidP="008738B6">
            <w:pPr>
              <w:pStyle w:val="CRCoverPage"/>
              <w:spacing w:after="0"/>
              <w:ind w:left="100"/>
              <w:rPr>
                <w:noProof/>
              </w:rPr>
            </w:pPr>
            <w:r>
              <w:t>R5</w:t>
            </w:r>
            <w:fldSimple w:instr=" DOCPROPERTY  SourceIfTsg  \* MERGEFORMAT "/>
          </w:p>
        </w:tc>
      </w:tr>
      <w:tr w:rsidR="00647453" w14:paraId="5D690B2D" w14:textId="77777777" w:rsidTr="008738B6">
        <w:tc>
          <w:tcPr>
            <w:tcW w:w="1843" w:type="dxa"/>
            <w:tcBorders>
              <w:left w:val="single" w:sz="4" w:space="0" w:color="auto"/>
            </w:tcBorders>
          </w:tcPr>
          <w:p w14:paraId="148B71CF" w14:textId="77777777" w:rsidR="00647453" w:rsidRDefault="00647453" w:rsidP="008738B6">
            <w:pPr>
              <w:pStyle w:val="CRCoverPage"/>
              <w:spacing w:after="0"/>
              <w:rPr>
                <w:b/>
                <w:i/>
                <w:noProof/>
                <w:sz w:val="8"/>
                <w:szCs w:val="8"/>
              </w:rPr>
            </w:pPr>
          </w:p>
        </w:tc>
        <w:tc>
          <w:tcPr>
            <w:tcW w:w="7797" w:type="dxa"/>
            <w:gridSpan w:val="10"/>
            <w:tcBorders>
              <w:right w:val="single" w:sz="4" w:space="0" w:color="auto"/>
            </w:tcBorders>
          </w:tcPr>
          <w:p w14:paraId="4499DABB" w14:textId="77777777" w:rsidR="00647453" w:rsidRDefault="00647453" w:rsidP="008738B6">
            <w:pPr>
              <w:pStyle w:val="CRCoverPage"/>
              <w:spacing w:after="0"/>
              <w:rPr>
                <w:noProof/>
                <w:sz w:val="8"/>
                <w:szCs w:val="8"/>
              </w:rPr>
            </w:pPr>
          </w:p>
        </w:tc>
      </w:tr>
      <w:tr w:rsidR="00647453" w14:paraId="5E4296FD" w14:textId="77777777" w:rsidTr="008738B6">
        <w:tc>
          <w:tcPr>
            <w:tcW w:w="1843" w:type="dxa"/>
            <w:tcBorders>
              <w:left w:val="single" w:sz="4" w:space="0" w:color="auto"/>
            </w:tcBorders>
          </w:tcPr>
          <w:p w14:paraId="21DEB5FC" w14:textId="77777777" w:rsidR="00647453" w:rsidRDefault="00647453" w:rsidP="008738B6">
            <w:pPr>
              <w:pStyle w:val="CRCoverPage"/>
              <w:tabs>
                <w:tab w:val="right" w:pos="1759"/>
              </w:tabs>
              <w:spacing w:after="0"/>
              <w:rPr>
                <w:b/>
                <w:i/>
                <w:noProof/>
              </w:rPr>
            </w:pPr>
            <w:r>
              <w:rPr>
                <w:b/>
                <w:i/>
                <w:noProof/>
              </w:rPr>
              <w:t>Work item code:</w:t>
            </w:r>
          </w:p>
        </w:tc>
        <w:tc>
          <w:tcPr>
            <w:tcW w:w="3686" w:type="dxa"/>
            <w:gridSpan w:val="5"/>
            <w:shd w:val="pct30" w:color="FFFF00" w:fill="auto"/>
          </w:tcPr>
          <w:p w14:paraId="77F848F4" w14:textId="77777777" w:rsidR="00647453" w:rsidRDefault="00647453" w:rsidP="008738B6">
            <w:pPr>
              <w:pStyle w:val="CRCoverPage"/>
              <w:spacing w:after="0"/>
              <w:ind w:left="100"/>
              <w:rPr>
                <w:noProof/>
              </w:rPr>
            </w:pPr>
            <w:fldSimple w:instr=" DOCPROPERTY  RelatedWis  \* MERGEFORMAT ">
              <w:r>
                <w:rPr>
                  <w:noProof/>
                </w:rPr>
                <w:t>MCenhUEConTest</w:t>
              </w:r>
            </w:fldSimple>
          </w:p>
        </w:tc>
        <w:tc>
          <w:tcPr>
            <w:tcW w:w="567" w:type="dxa"/>
            <w:tcBorders>
              <w:left w:val="nil"/>
            </w:tcBorders>
          </w:tcPr>
          <w:p w14:paraId="0B13B2A1" w14:textId="77777777" w:rsidR="00647453" w:rsidRDefault="00647453" w:rsidP="008738B6">
            <w:pPr>
              <w:pStyle w:val="CRCoverPage"/>
              <w:spacing w:after="0"/>
              <w:ind w:right="100"/>
              <w:rPr>
                <w:noProof/>
              </w:rPr>
            </w:pPr>
          </w:p>
        </w:tc>
        <w:tc>
          <w:tcPr>
            <w:tcW w:w="1417" w:type="dxa"/>
            <w:gridSpan w:val="3"/>
            <w:tcBorders>
              <w:left w:val="nil"/>
            </w:tcBorders>
          </w:tcPr>
          <w:p w14:paraId="0DB872E1" w14:textId="77777777" w:rsidR="00647453" w:rsidRDefault="00647453" w:rsidP="008738B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1BD18A" w14:textId="77777777" w:rsidR="00647453" w:rsidRDefault="00647453" w:rsidP="008738B6">
            <w:pPr>
              <w:pStyle w:val="CRCoverPage"/>
              <w:spacing w:after="0"/>
              <w:ind w:left="100"/>
              <w:rPr>
                <w:noProof/>
              </w:rPr>
            </w:pPr>
            <w:fldSimple w:instr=" DOCPROPERTY  ResDate  \* MERGEFORMAT ">
              <w:r>
                <w:rPr>
                  <w:noProof/>
                </w:rPr>
                <w:t>2022-04-15</w:t>
              </w:r>
            </w:fldSimple>
          </w:p>
        </w:tc>
      </w:tr>
      <w:tr w:rsidR="00647453" w14:paraId="1FF08D56" w14:textId="77777777" w:rsidTr="008738B6">
        <w:tc>
          <w:tcPr>
            <w:tcW w:w="1843" w:type="dxa"/>
            <w:tcBorders>
              <w:left w:val="single" w:sz="4" w:space="0" w:color="auto"/>
            </w:tcBorders>
          </w:tcPr>
          <w:p w14:paraId="3BA74B7E" w14:textId="77777777" w:rsidR="00647453" w:rsidRDefault="00647453" w:rsidP="008738B6">
            <w:pPr>
              <w:pStyle w:val="CRCoverPage"/>
              <w:spacing w:after="0"/>
              <w:rPr>
                <w:b/>
                <w:i/>
                <w:noProof/>
                <w:sz w:val="8"/>
                <w:szCs w:val="8"/>
              </w:rPr>
            </w:pPr>
          </w:p>
        </w:tc>
        <w:tc>
          <w:tcPr>
            <w:tcW w:w="1986" w:type="dxa"/>
            <w:gridSpan w:val="4"/>
          </w:tcPr>
          <w:p w14:paraId="1C07E39D" w14:textId="77777777" w:rsidR="00647453" w:rsidRDefault="00647453" w:rsidP="008738B6">
            <w:pPr>
              <w:pStyle w:val="CRCoverPage"/>
              <w:spacing w:after="0"/>
              <w:rPr>
                <w:noProof/>
                <w:sz w:val="8"/>
                <w:szCs w:val="8"/>
              </w:rPr>
            </w:pPr>
          </w:p>
        </w:tc>
        <w:tc>
          <w:tcPr>
            <w:tcW w:w="2267" w:type="dxa"/>
            <w:gridSpan w:val="2"/>
          </w:tcPr>
          <w:p w14:paraId="75B3B268" w14:textId="77777777" w:rsidR="00647453" w:rsidRDefault="00647453" w:rsidP="008738B6">
            <w:pPr>
              <w:pStyle w:val="CRCoverPage"/>
              <w:spacing w:after="0"/>
              <w:rPr>
                <w:noProof/>
                <w:sz w:val="8"/>
                <w:szCs w:val="8"/>
              </w:rPr>
            </w:pPr>
          </w:p>
        </w:tc>
        <w:tc>
          <w:tcPr>
            <w:tcW w:w="1417" w:type="dxa"/>
            <w:gridSpan w:val="3"/>
          </w:tcPr>
          <w:p w14:paraId="09D03EB7" w14:textId="77777777" w:rsidR="00647453" w:rsidRDefault="00647453" w:rsidP="008738B6">
            <w:pPr>
              <w:pStyle w:val="CRCoverPage"/>
              <w:spacing w:after="0"/>
              <w:rPr>
                <w:noProof/>
                <w:sz w:val="8"/>
                <w:szCs w:val="8"/>
              </w:rPr>
            </w:pPr>
          </w:p>
        </w:tc>
        <w:tc>
          <w:tcPr>
            <w:tcW w:w="2127" w:type="dxa"/>
            <w:tcBorders>
              <w:right w:val="single" w:sz="4" w:space="0" w:color="auto"/>
            </w:tcBorders>
          </w:tcPr>
          <w:p w14:paraId="15029A92" w14:textId="77777777" w:rsidR="00647453" w:rsidRDefault="00647453" w:rsidP="008738B6">
            <w:pPr>
              <w:pStyle w:val="CRCoverPage"/>
              <w:spacing w:after="0"/>
              <w:rPr>
                <w:noProof/>
                <w:sz w:val="8"/>
                <w:szCs w:val="8"/>
              </w:rPr>
            </w:pPr>
          </w:p>
        </w:tc>
      </w:tr>
      <w:tr w:rsidR="00647453" w14:paraId="0A8FB932" w14:textId="77777777" w:rsidTr="008738B6">
        <w:trPr>
          <w:cantSplit/>
        </w:trPr>
        <w:tc>
          <w:tcPr>
            <w:tcW w:w="1843" w:type="dxa"/>
            <w:tcBorders>
              <w:left w:val="single" w:sz="4" w:space="0" w:color="auto"/>
            </w:tcBorders>
          </w:tcPr>
          <w:p w14:paraId="6A6ADBDB" w14:textId="77777777" w:rsidR="00647453" w:rsidRDefault="00647453" w:rsidP="008738B6">
            <w:pPr>
              <w:pStyle w:val="CRCoverPage"/>
              <w:tabs>
                <w:tab w:val="right" w:pos="1759"/>
              </w:tabs>
              <w:spacing w:after="0"/>
              <w:rPr>
                <w:b/>
                <w:i/>
                <w:noProof/>
              </w:rPr>
            </w:pPr>
            <w:r>
              <w:rPr>
                <w:b/>
                <w:i/>
                <w:noProof/>
              </w:rPr>
              <w:t>Category:</w:t>
            </w:r>
          </w:p>
        </w:tc>
        <w:tc>
          <w:tcPr>
            <w:tcW w:w="851" w:type="dxa"/>
            <w:shd w:val="pct30" w:color="FFFF00" w:fill="auto"/>
          </w:tcPr>
          <w:p w14:paraId="20814291" w14:textId="77777777" w:rsidR="00647453" w:rsidRDefault="00647453" w:rsidP="008738B6">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9E37EA2" w14:textId="77777777" w:rsidR="00647453" w:rsidRDefault="00647453" w:rsidP="008738B6">
            <w:pPr>
              <w:pStyle w:val="CRCoverPage"/>
              <w:spacing w:after="0"/>
              <w:rPr>
                <w:noProof/>
              </w:rPr>
            </w:pPr>
          </w:p>
        </w:tc>
        <w:tc>
          <w:tcPr>
            <w:tcW w:w="1417" w:type="dxa"/>
            <w:gridSpan w:val="3"/>
            <w:tcBorders>
              <w:left w:val="nil"/>
            </w:tcBorders>
          </w:tcPr>
          <w:p w14:paraId="477DCB0B" w14:textId="77777777" w:rsidR="00647453" w:rsidRDefault="00647453" w:rsidP="008738B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E335B2" w14:textId="77777777" w:rsidR="00647453" w:rsidRDefault="00647453" w:rsidP="008738B6">
            <w:pPr>
              <w:pStyle w:val="CRCoverPage"/>
              <w:spacing w:after="0"/>
              <w:ind w:left="100"/>
              <w:rPr>
                <w:noProof/>
              </w:rPr>
            </w:pPr>
            <w:fldSimple w:instr=" DOCPROPERTY  Release  \* MERGEFORMAT ">
              <w:r>
                <w:rPr>
                  <w:noProof/>
                </w:rPr>
                <w:t>Rel-15</w:t>
              </w:r>
            </w:fldSimple>
          </w:p>
        </w:tc>
      </w:tr>
      <w:tr w:rsidR="00647453" w14:paraId="115C784E" w14:textId="77777777" w:rsidTr="008738B6">
        <w:tc>
          <w:tcPr>
            <w:tcW w:w="1843" w:type="dxa"/>
            <w:tcBorders>
              <w:left w:val="single" w:sz="4" w:space="0" w:color="auto"/>
              <w:bottom w:val="single" w:sz="4" w:space="0" w:color="auto"/>
            </w:tcBorders>
          </w:tcPr>
          <w:p w14:paraId="46C06A3C" w14:textId="77777777" w:rsidR="00647453" w:rsidRDefault="00647453" w:rsidP="008738B6">
            <w:pPr>
              <w:pStyle w:val="CRCoverPage"/>
              <w:spacing w:after="0"/>
              <w:rPr>
                <w:b/>
                <w:i/>
                <w:noProof/>
              </w:rPr>
            </w:pPr>
          </w:p>
        </w:tc>
        <w:tc>
          <w:tcPr>
            <w:tcW w:w="4677" w:type="dxa"/>
            <w:gridSpan w:val="8"/>
            <w:tcBorders>
              <w:bottom w:val="single" w:sz="4" w:space="0" w:color="auto"/>
            </w:tcBorders>
          </w:tcPr>
          <w:p w14:paraId="5EB86D0A" w14:textId="77777777" w:rsidR="00647453" w:rsidRDefault="00647453" w:rsidP="008738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3C1264" w14:textId="77777777" w:rsidR="00647453" w:rsidRDefault="00647453" w:rsidP="008738B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9A6689" w14:textId="77777777" w:rsidR="00647453" w:rsidRPr="007C2097" w:rsidRDefault="00647453" w:rsidP="008738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47453" w14:paraId="1E9C0B10" w14:textId="77777777" w:rsidTr="008738B6">
        <w:tc>
          <w:tcPr>
            <w:tcW w:w="1843" w:type="dxa"/>
          </w:tcPr>
          <w:p w14:paraId="237FF66B" w14:textId="77777777" w:rsidR="00647453" w:rsidRDefault="00647453" w:rsidP="008738B6">
            <w:pPr>
              <w:pStyle w:val="CRCoverPage"/>
              <w:spacing w:after="0"/>
              <w:rPr>
                <w:b/>
                <w:i/>
                <w:noProof/>
                <w:sz w:val="8"/>
                <w:szCs w:val="8"/>
              </w:rPr>
            </w:pPr>
          </w:p>
        </w:tc>
        <w:tc>
          <w:tcPr>
            <w:tcW w:w="7797" w:type="dxa"/>
            <w:gridSpan w:val="10"/>
          </w:tcPr>
          <w:p w14:paraId="7F1D358B" w14:textId="77777777" w:rsidR="00647453" w:rsidRDefault="00647453" w:rsidP="008738B6">
            <w:pPr>
              <w:pStyle w:val="CRCoverPage"/>
              <w:spacing w:after="0"/>
              <w:rPr>
                <w:noProof/>
                <w:sz w:val="8"/>
                <w:szCs w:val="8"/>
              </w:rPr>
            </w:pPr>
          </w:p>
        </w:tc>
      </w:tr>
      <w:tr w:rsidR="00647453" w14:paraId="40A86D32" w14:textId="77777777" w:rsidTr="008738B6">
        <w:tc>
          <w:tcPr>
            <w:tcW w:w="2694" w:type="dxa"/>
            <w:gridSpan w:val="2"/>
            <w:tcBorders>
              <w:top w:val="single" w:sz="4" w:space="0" w:color="auto"/>
              <w:left w:val="single" w:sz="4" w:space="0" w:color="auto"/>
            </w:tcBorders>
          </w:tcPr>
          <w:p w14:paraId="63611823" w14:textId="77777777" w:rsidR="00647453" w:rsidRDefault="00647453" w:rsidP="008738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E7E0D1" w14:textId="77777777" w:rsidR="00647453" w:rsidRDefault="00647453" w:rsidP="008738B6">
            <w:pPr>
              <w:pStyle w:val="CRCoverPage"/>
              <w:spacing w:after="0"/>
              <w:ind w:left="100"/>
              <w:rPr>
                <w:noProof/>
              </w:rPr>
            </w:pPr>
            <w:r>
              <w:rPr>
                <w:noProof/>
              </w:rPr>
              <w:t>The SDP for the no floor control scenario was updated in the core spec</w:t>
            </w:r>
          </w:p>
        </w:tc>
      </w:tr>
      <w:tr w:rsidR="00647453" w14:paraId="679543B3" w14:textId="77777777" w:rsidTr="008738B6">
        <w:tc>
          <w:tcPr>
            <w:tcW w:w="2694" w:type="dxa"/>
            <w:gridSpan w:val="2"/>
            <w:tcBorders>
              <w:left w:val="single" w:sz="4" w:space="0" w:color="auto"/>
            </w:tcBorders>
          </w:tcPr>
          <w:p w14:paraId="1871E4A5" w14:textId="77777777" w:rsidR="00647453" w:rsidRDefault="00647453" w:rsidP="008738B6">
            <w:pPr>
              <w:pStyle w:val="CRCoverPage"/>
              <w:spacing w:after="0"/>
              <w:rPr>
                <w:b/>
                <w:i/>
                <w:noProof/>
                <w:sz w:val="8"/>
                <w:szCs w:val="8"/>
              </w:rPr>
            </w:pPr>
          </w:p>
        </w:tc>
        <w:tc>
          <w:tcPr>
            <w:tcW w:w="6946" w:type="dxa"/>
            <w:gridSpan w:val="9"/>
            <w:tcBorders>
              <w:right w:val="single" w:sz="4" w:space="0" w:color="auto"/>
            </w:tcBorders>
          </w:tcPr>
          <w:p w14:paraId="645D3A5F" w14:textId="77777777" w:rsidR="00647453" w:rsidRDefault="00647453" w:rsidP="008738B6">
            <w:pPr>
              <w:pStyle w:val="CRCoverPage"/>
              <w:spacing w:after="0"/>
              <w:rPr>
                <w:noProof/>
                <w:sz w:val="8"/>
                <w:szCs w:val="8"/>
              </w:rPr>
            </w:pPr>
          </w:p>
        </w:tc>
      </w:tr>
      <w:tr w:rsidR="00647453" w14:paraId="1199AF5F" w14:textId="77777777" w:rsidTr="008738B6">
        <w:tc>
          <w:tcPr>
            <w:tcW w:w="2694" w:type="dxa"/>
            <w:gridSpan w:val="2"/>
            <w:tcBorders>
              <w:left w:val="single" w:sz="4" w:space="0" w:color="auto"/>
            </w:tcBorders>
          </w:tcPr>
          <w:p w14:paraId="64530729" w14:textId="77777777" w:rsidR="00647453" w:rsidRDefault="00647453" w:rsidP="008738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46A7A1" w14:textId="77777777" w:rsidR="00647453" w:rsidRDefault="00647453" w:rsidP="008738B6">
            <w:pPr>
              <w:pStyle w:val="CRCoverPage"/>
              <w:spacing w:after="0"/>
              <w:ind w:left="100"/>
              <w:rPr>
                <w:noProof/>
              </w:rPr>
            </w:pPr>
            <w:r>
              <w:rPr>
                <w:noProof/>
              </w:rPr>
              <w:t>Updated the message contents of the affected messages to include the new conditions</w:t>
            </w:r>
          </w:p>
        </w:tc>
      </w:tr>
      <w:tr w:rsidR="00647453" w14:paraId="2585116A" w14:textId="77777777" w:rsidTr="008738B6">
        <w:tc>
          <w:tcPr>
            <w:tcW w:w="2694" w:type="dxa"/>
            <w:gridSpan w:val="2"/>
            <w:tcBorders>
              <w:left w:val="single" w:sz="4" w:space="0" w:color="auto"/>
            </w:tcBorders>
          </w:tcPr>
          <w:p w14:paraId="4FE987DB" w14:textId="77777777" w:rsidR="00647453" w:rsidRDefault="00647453" w:rsidP="008738B6">
            <w:pPr>
              <w:pStyle w:val="CRCoverPage"/>
              <w:spacing w:after="0"/>
              <w:rPr>
                <w:b/>
                <w:i/>
                <w:noProof/>
                <w:sz w:val="8"/>
                <w:szCs w:val="8"/>
              </w:rPr>
            </w:pPr>
          </w:p>
        </w:tc>
        <w:tc>
          <w:tcPr>
            <w:tcW w:w="6946" w:type="dxa"/>
            <w:gridSpan w:val="9"/>
            <w:tcBorders>
              <w:right w:val="single" w:sz="4" w:space="0" w:color="auto"/>
            </w:tcBorders>
          </w:tcPr>
          <w:p w14:paraId="4D0DCD2D" w14:textId="77777777" w:rsidR="00647453" w:rsidRDefault="00647453" w:rsidP="008738B6">
            <w:pPr>
              <w:pStyle w:val="CRCoverPage"/>
              <w:spacing w:after="0"/>
              <w:rPr>
                <w:noProof/>
                <w:sz w:val="8"/>
                <w:szCs w:val="8"/>
              </w:rPr>
            </w:pPr>
          </w:p>
        </w:tc>
      </w:tr>
      <w:tr w:rsidR="00647453" w14:paraId="7BA90225" w14:textId="77777777" w:rsidTr="008738B6">
        <w:tc>
          <w:tcPr>
            <w:tcW w:w="2694" w:type="dxa"/>
            <w:gridSpan w:val="2"/>
            <w:tcBorders>
              <w:left w:val="single" w:sz="4" w:space="0" w:color="auto"/>
              <w:bottom w:val="single" w:sz="4" w:space="0" w:color="auto"/>
            </w:tcBorders>
          </w:tcPr>
          <w:p w14:paraId="7CF9CFB8" w14:textId="77777777" w:rsidR="00647453" w:rsidRDefault="00647453" w:rsidP="008738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A2B93C" w14:textId="77777777" w:rsidR="00647453" w:rsidRDefault="00647453" w:rsidP="008738B6">
            <w:pPr>
              <w:pStyle w:val="CRCoverPage"/>
              <w:spacing w:after="0"/>
              <w:ind w:left="100"/>
              <w:rPr>
                <w:noProof/>
              </w:rPr>
            </w:pPr>
            <w:r>
              <w:rPr>
                <w:noProof/>
              </w:rPr>
              <w:t>A device will not properly configure the calls to use the new fmtp attribute and fail the test</w:t>
            </w:r>
          </w:p>
        </w:tc>
      </w:tr>
      <w:tr w:rsidR="00647453" w14:paraId="12FCB624" w14:textId="77777777" w:rsidTr="008738B6">
        <w:tc>
          <w:tcPr>
            <w:tcW w:w="2694" w:type="dxa"/>
            <w:gridSpan w:val="2"/>
          </w:tcPr>
          <w:p w14:paraId="1DC42CFF" w14:textId="77777777" w:rsidR="00647453" w:rsidRDefault="00647453" w:rsidP="008738B6">
            <w:pPr>
              <w:pStyle w:val="CRCoverPage"/>
              <w:spacing w:after="0"/>
              <w:rPr>
                <w:b/>
                <w:i/>
                <w:noProof/>
                <w:sz w:val="8"/>
                <w:szCs w:val="8"/>
              </w:rPr>
            </w:pPr>
          </w:p>
        </w:tc>
        <w:tc>
          <w:tcPr>
            <w:tcW w:w="6946" w:type="dxa"/>
            <w:gridSpan w:val="9"/>
          </w:tcPr>
          <w:p w14:paraId="09FEE751" w14:textId="77777777" w:rsidR="00647453" w:rsidRDefault="00647453" w:rsidP="008738B6">
            <w:pPr>
              <w:pStyle w:val="CRCoverPage"/>
              <w:spacing w:after="0"/>
              <w:rPr>
                <w:noProof/>
                <w:sz w:val="8"/>
                <w:szCs w:val="8"/>
              </w:rPr>
            </w:pPr>
          </w:p>
        </w:tc>
      </w:tr>
      <w:tr w:rsidR="00647453" w14:paraId="4C314D47" w14:textId="77777777" w:rsidTr="008738B6">
        <w:tc>
          <w:tcPr>
            <w:tcW w:w="2694" w:type="dxa"/>
            <w:gridSpan w:val="2"/>
            <w:tcBorders>
              <w:top w:val="single" w:sz="4" w:space="0" w:color="auto"/>
              <w:left w:val="single" w:sz="4" w:space="0" w:color="auto"/>
            </w:tcBorders>
          </w:tcPr>
          <w:p w14:paraId="03E440E6" w14:textId="77777777" w:rsidR="00647453" w:rsidRDefault="00647453" w:rsidP="008738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9A6569" w14:textId="77777777" w:rsidR="00647453" w:rsidRDefault="00647453" w:rsidP="008738B6">
            <w:pPr>
              <w:pStyle w:val="CRCoverPage"/>
              <w:spacing w:after="0"/>
              <w:ind w:left="100"/>
              <w:rPr>
                <w:noProof/>
              </w:rPr>
            </w:pPr>
            <w:r>
              <w:rPr>
                <w:noProof/>
              </w:rPr>
              <w:t>6.2.26</w:t>
            </w:r>
          </w:p>
        </w:tc>
      </w:tr>
      <w:tr w:rsidR="00647453" w14:paraId="3956CF8E" w14:textId="77777777" w:rsidTr="008738B6">
        <w:tc>
          <w:tcPr>
            <w:tcW w:w="2694" w:type="dxa"/>
            <w:gridSpan w:val="2"/>
            <w:tcBorders>
              <w:left w:val="single" w:sz="4" w:space="0" w:color="auto"/>
            </w:tcBorders>
          </w:tcPr>
          <w:p w14:paraId="1A6E785C" w14:textId="77777777" w:rsidR="00647453" w:rsidRDefault="00647453" w:rsidP="008738B6">
            <w:pPr>
              <w:pStyle w:val="CRCoverPage"/>
              <w:spacing w:after="0"/>
              <w:rPr>
                <w:b/>
                <w:i/>
                <w:noProof/>
                <w:sz w:val="8"/>
                <w:szCs w:val="8"/>
              </w:rPr>
            </w:pPr>
          </w:p>
        </w:tc>
        <w:tc>
          <w:tcPr>
            <w:tcW w:w="6946" w:type="dxa"/>
            <w:gridSpan w:val="9"/>
            <w:tcBorders>
              <w:right w:val="single" w:sz="4" w:space="0" w:color="auto"/>
            </w:tcBorders>
          </w:tcPr>
          <w:p w14:paraId="1B0C138D" w14:textId="77777777" w:rsidR="00647453" w:rsidRDefault="00647453" w:rsidP="008738B6">
            <w:pPr>
              <w:pStyle w:val="CRCoverPage"/>
              <w:spacing w:after="0"/>
              <w:rPr>
                <w:noProof/>
                <w:sz w:val="8"/>
                <w:szCs w:val="8"/>
              </w:rPr>
            </w:pPr>
          </w:p>
        </w:tc>
      </w:tr>
      <w:tr w:rsidR="00647453" w14:paraId="4E46B5A8" w14:textId="77777777" w:rsidTr="008738B6">
        <w:tc>
          <w:tcPr>
            <w:tcW w:w="2694" w:type="dxa"/>
            <w:gridSpan w:val="2"/>
            <w:tcBorders>
              <w:left w:val="single" w:sz="4" w:space="0" w:color="auto"/>
            </w:tcBorders>
          </w:tcPr>
          <w:p w14:paraId="5265516D" w14:textId="77777777" w:rsidR="00647453" w:rsidRDefault="00647453" w:rsidP="008738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F1B072" w14:textId="77777777" w:rsidR="00647453" w:rsidRDefault="00647453" w:rsidP="008738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0AC3D4" w14:textId="77777777" w:rsidR="00647453" w:rsidRDefault="00647453" w:rsidP="008738B6">
            <w:pPr>
              <w:pStyle w:val="CRCoverPage"/>
              <w:spacing w:after="0"/>
              <w:jc w:val="center"/>
              <w:rPr>
                <w:b/>
                <w:caps/>
                <w:noProof/>
              </w:rPr>
            </w:pPr>
            <w:r>
              <w:rPr>
                <w:b/>
                <w:caps/>
                <w:noProof/>
              </w:rPr>
              <w:t>N</w:t>
            </w:r>
          </w:p>
        </w:tc>
        <w:tc>
          <w:tcPr>
            <w:tcW w:w="2977" w:type="dxa"/>
            <w:gridSpan w:val="4"/>
          </w:tcPr>
          <w:p w14:paraId="4A07819E" w14:textId="77777777" w:rsidR="00647453" w:rsidRDefault="00647453" w:rsidP="008738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046FEE" w14:textId="77777777" w:rsidR="00647453" w:rsidRDefault="00647453" w:rsidP="008738B6">
            <w:pPr>
              <w:pStyle w:val="CRCoverPage"/>
              <w:spacing w:after="0"/>
              <w:ind w:left="99"/>
              <w:rPr>
                <w:noProof/>
              </w:rPr>
            </w:pPr>
          </w:p>
        </w:tc>
      </w:tr>
      <w:tr w:rsidR="00647453" w14:paraId="374E5928" w14:textId="77777777" w:rsidTr="008738B6">
        <w:tc>
          <w:tcPr>
            <w:tcW w:w="2694" w:type="dxa"/>
            <w:gridSpan w:val="2"/>
            <w:tcBorders>
              <w:left w:val="single" w:sz="4" w:space="0" w:color="auto"/>
            </w:tcBorders>
          </w:tcPr>
          <w:p w14:paraId="09B3D0B7" w14:textId="77777777" w:rsidR="00647453" w:rsidRDefault="00647453" w:rsidP="008738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5AB86C" w14:textId="77777777" w:rsidR="00647453" w:rsidRDefault="00647453" w:rsidP="00873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1ED0F" w14:textId="77777777" w:rsidR="00647453" w:rsidRDefault="00647453" w:rsidP="008738B6">
            <w:pPr>
              <w:pStyle w:val="CRCoverPage"/>
              <w:spacing w:after="0"/>
              <w:jc w:val="center"/>
              <w:rPr>
                <w:b/>
                <w:caps/>
                <w:noProof/>
              </w:rPr>
            </w:pPr>
            <w:r>
              <w:rPr>
                <w:b/>
                <w:caps/>
                <w:noProof/>
              </w:rPr>
              <w:t>X</w:t>
            </w:r>
          </w:p>
        </w:tc>
        <w:tc>
          <w:tcPr>
            <w:tcW w:w="2977" w:type="dxa"/>
            <w:gridSpan w:val="4"/>
          </w:tcPr>
          <w:p w14:paraId="30D052E2" w14:textId="77777777" w:rsidR="00647453" w:rsidRDefault="00647453" w:rsidP="008738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087A73" w14:textId="77777777" w:rsidR="00647453" w:rsidRDefault="00647453" w:rsidP="008738B6">
            <w:pPr>
              <w:pStyle w:val="CRCoverPage"/>
              <w:spacing w:after="0"/>
              <w:ind w:left="99"/>
              <w:rPr>
                <w:noProof/>
              </w:rPr>
            </w:pPr>
            <w:r>
              <w:rPr>
                <w:noProof/>
              </w:rPr>
              <w:t xml:space="preserve">TS/TR ... CR ... </w:t>
            </w:r>
          </w:p>
        </w:tc>
      </w:tr>
      <w:tr w:rsidR="00647453" w14:paraId="3922689B" w14:textId="77777777" w:rsidTr="008738B6">
        <w:tc>
          <w:tcPr>
            <w:tcW w:w="2694" w:type="dxa"/>
            <w:gridSpan w:val="2"/>
            <w:tcBorders>
              <w:left w:val="single" w:sz="4" w:space="0" w:color="auto"/>
            </w:tcBorders>
          </w:tcPr>
          <w:p w14:paraId="53BF2307" w14:textId="77777777" w:rsidR="00647453" w:rsidRDefault="00647453" w:rsidP="008738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FB907" w14:textId="77777777" w:rsidR="00647453" w:rsidRDefault="00647453" w:rsidP="00873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5A3A8C" w14:textId="77777777" w:rsidR="00647453" w:rsidRDefault="00647453" w:rsidP="008738B6">
            <w:pPr>
              <w:pStyle w:val="CRCoverPage"/>
              <w:spacing w:after="0"/>
              <w:jc w:val="center"/>
              <w:rPr>
                <w:b/>
                <w:caps/>
                <w:noProof/>
              </w:rPr>
            </w:pPr>
            <w:r>
              <w:rPr>
                <w:b/>
                <w:caps/>
                <w:noProof/>
              </w:rPr>
              <w:t>X</w:t>
            </w:r>
          </w:p>
        </w:tc>
        <w:tc>
          <w:tcPr>
            <w:tcW w:w="2977" w:type="dxa"/>
            <w:gridSpan w:val="4"/>
          </w:tcPr>
          <w:p w14:paraId="66851A79" w14:textId="77777777" w:rsidR="00647453" w:rsidRDefault="00647453" w:rsidP="008738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55797D" w14:textId="77777777" w:rsidR="00647453" w:rsidRDefault="00647453" w:rsidP="008738B6">
            <w:pPr>
              <w:pStyle w:val="CRCoverPage"/>
              <w:spacing w:after="0"/>
              <w:ind w:left="99"/>
              <w:rPr>
                <w:noProof/>
              </w:rPr>
            </w:pPr>
            <w:r>
              <w:rPr>
                <w:noProof/>
              </w:rPr>
              <w:t xml:space="preserve">TS/TR ... CR ... </w:t>
            </w:r>
          </w:p>
        </w:tc>
      </w:tr>
      <w:tr w:rsidR="00647453" w14:paraId="44618338" w14:textId="77777777" w:rsidTr="008738B6">
        <w:tc>
          <w:tcPr>
            <w:tcW w:w="2694" w:type="dxa"/>
            <w:gridSpan w:val="2"/>
            <w:tcBorders>
              <w:left w:val="single" w:sz="4" w:space="0" w:color="auto"/>
            </w:tcBorders>
          </w:tcPr>
          <w:p w14:paraId="7813E4FC" w14:textId="77777777" w:rsidR="00647453" w:rsidRDefault="00647453" w:rsidP="008738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44A038" w14:textId="77777777" w:rsidR="00647453" w:rsidRDefault="00647453" w:rsidP="00873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C343D0" w14:textId="77777777" w:rsidR="00647453" w:rsidRDefault="00647453" w:rsidP="008738B6">
            <w:pPr>
              <w:pStyle w:val="CRCoverPage"/>
              <w:spacing w:after="0"/>
              <w:jc w:val="center"/>
              <w:rPr>
                <w:b/>
                <w:caps/>
                <w:noProof/>
              </w:rPr>
            </w:pPr>
            <w:r>
              <w:rPr>
                <w:b/>
                <w:caps/>
                <w:noProof/>
              </w:rPr>
              <w:t>X</w:t>
            </w:r>
          </w:p>
        </w:tc>
        <w:tc>
          <w:tcPr>
            <w:tcW w:w="2977" w:type="dxa"/>
            <w:gridSpan w:val="4"/>
          </w:tcPr>
          <w:p w14:paraId="730D3044" w14:textId="77777777" w:rsidR="00647453" w:rsidRDefault="00647453" w:rsidP="008738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019943" w14:textId="77777777" w:rsidR="00647453" w:rsidRDefault="00647453" w:rsidP="008738B6">
            <w:pPr>
              <w:pStyle w:val="CRCoverPage"/>
              <w:spacing w:after="0"/>
              <w:ind w:left="99"/>
              <w:rPr>
                <w:noProof/>
              </w:rPr>
            </w:pPr>
            <w:r>
              <w:rPr>
                <w:noProof/>
              </w:rPr>
              <w:t xml:space="preserve">TS/TR ... CR ... </w:t>
            </w:r>
          </w:p>
        </w:tc>
      </w:tr>
      <w:tr w:rsidR="00647453" w14:paraId="159C84BF" w14:textId="77777777" w:rsidTr="008738B6">
        <w:tc>
          <w:tcPr>
            <w:tcW w:w="2694" w:type="dxa"/>
            <w:gridSpan w:val="2"/>
            <w:tcBorders>
              <w:left w:val="single" w:sz="4" w:space="0" w:color="auto"/>
            </w:tcBorders>
          </w:tcPr>
          <w:p w14:paraId="6BF3DA0D" w14:textId="77777777" w:rsidR="00647453" w:rsidRDefault="00647453" w:rsidP="008738B6">
            <w:pPr>
              <w:pStyle w:val="CRCoverPage"/>
              <w:spacing w:after="0"/>
              <w:rPr>
                <w:b/>
                <w:i/>
                <w:noProof/>
              </w:rPr>
            </w:pPr>
          </w:p>
        </w:tc>
        <w:tc>
          <w:tcPr>
            <w:tcW w:w="6946" w:type="dxa"/>
            <w:gridSpan w:val="9"/>
            <w:tcBorders>
              <w:right w:val="single" w:sz="4" w:space="0" w:color="auto"/>
            </w:tcBorders>
          </w:tcPr>
          <w:p w14:paraId="05011558" w14:textId="77777777" w:rsidR="00647453" w:rsidRDefault="00647453" w:rsidP="008738B6">
            <w:pPr>
              <w:pStyle w:val="CRCoverPage"/>
              <w:spacing w:after="0"/>
              <w:rPr>
                <w:noProof/>
              </w:rPr>
            </w:pPr>
          </w:p>
        </w:tc>
      </w:tr>
      <w:tr w:rsidR="00647453" w14:paraId="18DC22A4" w14:textId="77777777" w:rsidTr="008738B6">
        <w:tc>
          <w:tcPr>
            <w:tcW w:w="2694" w:type="dxa"/>
            <w:gridSpan w:val="2"/>
            <w:tcBorders>
              <w:left w:val="single" w:sz="4" w:space="0" w:color="auto"/>
              <w:bottom w:val="single" w:sz="4" w:space="0" w:color="auto"/>
            </w:tcBorders>
          </w:tcPr>
          <w:p w14:paraId="309D5A92" w14:textId="77777777" w:rsidR="00647453" w:rsidRDefault="00647453" w:rsidP="008738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A85BF2" w14:textId="77777777" w:rsidR="00647453" w:rsidRDefault="00647453" w:rsidP="008738B6">
            <w:pPr>
              <w:pStyle w:val="CRCoverPage"/>
              <w:spacing w:after="0"/>
              <w:ind w:left="100"/>
              <w:rPr>
                <w:noProof/>
              </w:rPr>
            </w:pPr>
          </w:p>
        </w:tc>
      </w:tr>
      <w:tr w:rsidR="00647453" w:rsidRPr="008863B9" w14:paraId="07459800" w14:textId="77777777" w:rsidTr="008738B6">
        <w:tc>
          <w:tcPr>
            <w:tcW w:w="2694" w:type="dxa"/>
            <w:gridSpan w:val="2"/>
            <w:tcBorders>
              <w:top w:val="single" w:sz="4" w:space="0" w:color="auto"/>
              <w:bottom w:val="single" w:sz="4" w:space="0" w:color="auto"/>
            </w:tcBorders>
          </w:tcPr>
          <w:p w14:paraId="5029AB3E" w14:textId="77777777" w:rsidR="00647453" w:rsidRPr="008863B9" w:rsidRDefault="00647453" w:rsidP="008738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9B562B" w14:textId="77777777" w:rsidR="00647453" w:rsidRPr="008863B9" w:rsidRDefault="00647453" w:rsidP="008738B6">
            <w:pPr>
              <w:pStyle w:val="CRCoverPage"/>
              <w:spacing w:after="0"/>
              <w:ind w:left="100"/>
              <w:rPr>
                <w:noProof/>
                <w:sz w:val="8"/>
                <w:szCs w:val="8"/>
              </w:rPr>
            </w:pPr>
          </w:p>
        </w:tc>
      </w:tr>
      <w:tr w:rsidR="00647453" w14:paraId="2203E23E" w14:textId="77777777" w:rsidTr="008738B6">
        <w:tc>
          <w:tcPr>
            <w:tcW w:w="2694" w:type="dxa"/>
            <w:gridSpan w:val="2"/>
            <w:tcBorders>
              <w:top w:val="single" w:sz="4" w:space="0" w:color="auto"/>
              <w:left w:val="single" w:sz="4" w:space="0" w:color="auto"/>
              <w:bottom w:val="single" w:sz="4" w:space="0" w:color="auto"/>
            </w:tcBorders>
          </w:tcPr>
          <w:p w14:paraId="13E4EC74" w14:textId="77777777" w:rsidR="00647453" w:rsidRDefault="00647453" w:rsidP="00873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4FD74F" w14:textId="77777777" w:rsidR="00647453" w:rsidRDefault="00647453" w:rsidP="008738B6">
            <w:pPr>
              <w:pStyle w:val="CRCoverPage"/>
              <w:spacing w:after="0"/>
              <w:ind w:left="100"/>
              <w:rPr>
                <w:noProof/>
              </w:rPr>
            </w:pPr>
          </w:p>
        </w:tc>
      </w:tr>
    </w:tbl>
    <w:p w14:paraId="0A0B379F" w14:textId="77777777" w:rsidR="00647453" w:rsidRDefault="00647453" w:rsidP="00647453">
      <w:pPr>
        <w:pStyle w:val="CRCoverPage"/>
        <w:spacing w:after="0"/>
        <w:rPr>
          <w:noProof/>
          <w:sz w:val="8"/>
          <w:szCs w:val="8"/>
        </w:rPr>
      </w:pPr>
    </w:p>
    <w:p w14:paraId="6B619318" w14:textId="77777777" w:rsidR="00647453" w:rsidRDefault="00647453" w:rsidP="00647453">
      <w:pPr>
        <w:rPr>
          <w:noProof/>
        </w:rPr>
        <w:sectPr w:rsidR="00647453">
          <w:headerReference w:type="even" r:id="rId12"/>
          <w:footnotePr>
            <w:numRestart w:val="eachSect"/>
          </w:footnotePr>
          <w:pgSz w:w="11907" w:h="16840" w:code="9"/>
          <w:pgMar w:top="1418" w:right="1134" w:bottom="1134" w:left="1134" w:header="680" w:footer="567" w:gutter="0"/>
          <w:cols w:space="720"/>
        </w:sectPr>
      </w:pPr>
    </w:p>
    <w:p w14:paraId="1954F2BD" w14:textId="77777777" w:rsidR="00647453" w:rsidRDefault="00647453" w:rsidP="00647453">
      <w:pPr>
        <w:rPr>
          <w:noProof/>
        </w:rPr>
      </w:pPr>
    </w:p>
    <w:p w14:paraId="21DA6350" w14:textId="77777777" w:rsidR="009D1731" w:rsidRPr="002915EB" w:rsidRDefault="009D1731" w:rsidP="002915EB">
      <w:pPr>
        <w:rPr>
          <w:color w:val="FF0000"/>
          <w:sz w:val="32"/>
          <w:szCs w:val="32"/>
        </w:rPr>
      </w:pPr>
      <w:r w:rsidRPr="002915EB">
        <w:rPr>
          <w:color w:val="FF0000"/>
          <w:sz w:val="32"/>
          <w:szCs w:val="32"/>
        </w:rPr>
        <w:t>&lt;START OF CHANGES&gt;</w:t>
      </w:r>
    </w:p>
    <w:p w14:paraId="41356B41" w14:textId="77777777" w:rsidR="002915EB" w:rsidRPr="002915EB" w:rsidRDefault="002915EB" w:rsidP="002915EB">
      <w:pPr>
        <w:rPr>
          <w:color w:val="FF0000"/>
          <w:sz w:val="32"/>
          <w:szCs w:val="32"/>
        </w:rPr>
      </w:pPr>
    </w:p>
    <w:p w14:paraId="06F7B08D" w14:textId="19252627" w:rsidR="00F163BE" w:rsidRPr="003A2472" w:rsidRDefault="00F163BE" w:rsidP="00F163BE">
      <w:pPr>
        <w:pStyle w:val="Heading3"/>
      </w:pPr>
      <w:r w:rsidRPr="003A2472">
        <w:t>6.2.26</w:t>
      </w:r>
      <w:r w:rsidRPr="003A2472">
        <w:tab/>
        <w:t xml:space="preserve">On-network / Private call / Remotely initiated private call / </w:t>
      </w:r>
      <w:r w:rsidRPr="003A2472">
        <w:rPr>
          <w:lang w:eastAsia="ko-KR"/>
        </w:rPr>
        <w:t>Pre-established session</w:t>
      </w:r>
      <w:r w:rsidRPr="003A2472">
        <w:t xml:space="preserve"> / Client Terminated (CT)</w:t>
      </w:r>
      <w:bookmarkEnd w:id="0"/>
      <w:bookmarkEnd w:id="1"/>
      <w:bookmarkEnd w:id="2"/>
    </w:p>
    <w:p w14:paraId="673CC452" w14:textId="77777777" w:rsidR="00F163BE" w:rsidRPr="003A2472" w:rsidRDefault="00F163BE" w:rsidP="00F163BE">
      <w:pPr>
        <w:pStyle w:val="H6"/>
      </w:pPr>
      <w:r w:rsidRPr="003A2472">
        <w:t>6.2.26.1</w:t>
      </w:r>
      <w:r w:rsidRPr="003A2472">
        <w:tab/>
        <w:t>Test Purpose (TP)</w:t>
      </w:r>
    </w:p>
    <w:p w14:paraId="21447959" w14:textId="77777777" w:rsidR="00F163BE" w:rsidRPr="003A2472" w:rsidRDefault="00F163BE" w:rsidP="00F163BE">
      <w:pPr>
        <w:pStyle w:val="H6"/>
      </w:pPr>
      <w:r w:rsidRPr="003A2472">
        <w:t>(1)</w:t>
      </w:r>
    </w:p>
    <w:p w14:paraId="5AF012F6" w14:textId="77777777" w:rsidR="00F163BE" w:rsidRPr="003A2472" w:rsidRDefault="00F163BE" w:rsidP="00F163BE">
      <w:pPr>
        <w:pStyle w:val="PL"/>
        <w:rPr>
          <w:noProof w:val="0"/>
        </w:rPr>
      </w:pPr>
      <w:r w:rsidRPr="003A2472">
        <w:rPr>
          <w:b/>
          <w:noProof w:val="0"/>
        </w:rPr>
        <w:t>with</w:t>
      </w:r>
      <w:r w:rsidRPr="003A2472">
        <w:rPr>
          <w:noProof w:val="0"/>
        </w:rPr>
        <w:t xml:space="preserve"> { UE (MCPTT Client) registered and authorized for MCPTT Service, including authorized to initiate private calls, </w:t>
      </w:r>
      <w:r w:rsidRPr="003A2472">
        <w:rPr>
          <w:b/>
          <w:noProof w:val="0"/>
        </w:rPr>
        <w:t>and</w:t>
      </w:r>
      <w:r w:rsidRPr="003A2472">
        <w:rPr>
          <w:noProof w:val="0"/>
        </w:rPr>
        <w:t>, according to local policy pre-established sessions are to be used for remotely initiated private calls }</w:t>
      </w:r>
    </w:p>
    <w:p w14:paraId="47145A15" w14:textId="77777777" w:rsidR="00F163BE" w:rsidRPr="003A2472" w:rsidRDefault="00F163BE" w:rsidP="00F163BE">
      <w:pPr>
        <w:pStyle w:val="PL"/>
        <w:rPr>
          <w:noProof w:val="0"/>
        </w:rPr>
      </w:pPr>
      <w:r w:rsidRPr="003A2472">
        <w:rPr>
          <w:b/>
          <w:noProof w:val="0"/>
        </w:rPr>
        <w:t>ensure that</w:t>
      </w:r>
      <w:r w:rsidRPr="003A2472">
        <w:rPr>
          <w:noProof w:val="0"/>
        </w:rPr>
        <w:t xml:space="preserve"> {</w:t>
      </w:r>
    </w:p>
    <w:p w14:paraId="72D0B4FD" w14:textId="77777777" w:rsidR="00F163BE" w:rsidRPr="003A2472" w:rsidRDefault="00F163BE" w:rsidP="00F163BE">
      <w:pPr>
        <w:pStyle w:val="PL"/>
        <w:ind w:firstLine="200"/>
        <w:rPr>
          <w:noProof w:val="0"/>
        </w:rPr>
      </w:pPr>
      <w:r w:rsidRPr="003A2472">
        <w:rPr>
          <w:b/>
          <w:noProof w:val="0"/>
        </w:rPr>
        <w:t>when</w:t>
      </w:r>
      <w:r w:rsidRPr="003A2472">
        <w:rPr>
          <w:noProof w:val="0"/>
        </w:rPr>
        <w:t xml:space="preserve"> { UE (MCPTT Client) receives a request for establishment of an MCPTT </w:t>
      </w:r>
      <w:r w:rsidRPr="003A2472">
        <w:rPr>
          <w:noProof w:val="0"/>
          <w:lang w:eastAsia="zh-CN"/>
        </w:rPr>
        <w:t xml:space="preserve">remotely initiated private call with the </w:t>
      </w:r>
      <w:r w:rsidRPr="003A2472">
        <w:rPr>
          <w:noProof w:val="0"/>
        </w:rPr>
        <w:t xml:space="preserve">MCPTT ID of the identified MCPTT user of the remotely initiated private call set to the ID of the MCPTT user requesting the call </w:t>
      </w:r>
      <w:r w:rsidR="0062386E" w:rsidRPr="003A2472">
        <w:rPr>
          <w:noProof w:val="0"/>
        </w:rPr>
        <w:t>initiation</w:t>
      </w:r>
      <w:r w:rsidRPr="003A2472">
        <w:rPr>
          <w:noProof w:val="0"/>
        </w:rPr>
        <w:t xml:space="preserve">, </w:t>
      </w:r>
      <w:r w:rsidRPr="003A2472">
        <w:rPr>
          <w:b/>
          <w:noProof w:val="0"/>
        </w:rPr>
        <w:t>and</w:t>
      </w:r>
      <w:r w:rsidRPr="003A2472">
        <w:rPr>
          <w:noProof w:val="0"/>
        </w:rPr>
        <w:t xml:space="preserve">, a pre-established session to this User available, </w:t>
      </w:r>
      <w:r w:rsidRPr="003A2472">
        <w:rPr>
          <w:b/>
          <w:noProof w:val="0"/>
        </w:rPr>
        <w:t>and</w:t>
      </w:r>
      <w:r w:rsidRPr="003A2472">
        <w:rPr>
          <w:noProof w:val="0"/>
        </w:rPr>
        <w:t>, the &lt;notify-remote-user&gt; element contained in the application/vnd.3gpp.mcptt-info+xml MIME body contained in the received SIP MESSAGE request is set to a value of "false"</w:t>
      </w:r>
      <w:r w:rsidRPr="003A2472">
        <w:rPr>
          <w:noProof w:val="0"/>
          <w:lang w:eastAsia="zh-CN"/>
        </w:rPr>
        <w:t xml:space="preserve"> </w:t>
      </w:r>
      <w:r w:rsidRPr="003A2472">
        <w:rPr>
          <w:noProof w:val="0"/>
        </w:rPr>
        <w:t>}</w:t>
      </w:r>
    </w:p>
    <w:p w14:paraId="4BBC3430" w14:textId="77777777" w:rsidR="00F163BE" w:rsidRPr="003A2472" w:rsidRDefault="00F163BE" w:rsidP="00F163BE">
      <w:pPr>
        <w:pStyle w:val="PL"/>
        <w:rPr>
          <w:noProof w:val="0"/>
        </w:rPr>
      </w:pPr>
      <w:r w:rsidRPr="003A2472">
        <w:rPr>
          <w:noProof w:val="0"/>
        </w:rPr>
        <w:t xml:space="preserve">    </w:t>
      </w:r>
      <w:r w:rsidRPr="003A2472">
        <w:rPr>
          <w:b/>
          <w:noProof w:val="0"/>
        </w:rPr>
        <w:t>then</w:t>
      </w:r>
      <w:r w:rsidRPr="003A2472">
        <w:rPr>
          <w:noProof w:val="0"/>
        </w:rPr>
        <w:t xml:space="preserve"> { UE (MCPTT Client) initiates private call establishment to the requesting User using the pre-established session, </w:t>
      </w:r>
      <w:r w:rsidRPr="003A2472">
        <w:rPr>
          <w:b/>
          <w:noProof w:val="0"/>
        </w:rPr>
        <w:t>and</w:t>
      </w:r>
      <w:r w:rsidRPr="003A2472">
        <w:rPr>
          <w:noProof w:val="0"/>
        </w:rPr>
        <w:t xml:space="preserve">, does not notify the user that a remotely initiated private call request to call the identified MCPTT user has been received, </w:t>
      </w:r>
      <w:r w:rsidRPr="003A2472">
        <w:rPr>
          <w:b/>
          <w:noProof w:val="0"/>
        </w:rPr>
        <w:t>and</w:t>
      </w:r>
      <w:r w:rsidRPr="003A2472">
        <w:rPr>
          <w:noProof w:val="0"/>
        </w:rPr>
        <w:t xml:space="preserve">, does not give any indication to the remote MCPTT user that the remotely initiated private call origination is in progress, </w:t>
      </w:r>
      <w:r w:rsidRPr="003A2472">
        <w:rPr>
          <w:b/>
          <w:noProof w:val="0"/>
        </w:rPr>
        <w:t>and</w:t>
      </w:r>
      <w:r w:rsidRPr="003A2472">
        <w:rPr>
          <w:noProof w:val="0"/>
        </w:rPr>
        <w:t xml:space="preserve">, does not sent SIP MESSAGE back to the MCPTT user requesting the call </w:t>
      </w:r>
      <w:r w:rsidR="0062386E" w:rsidRPr="003A2472">
        <w:rPr>
          <w:noProof w:val="0"/>
        </w:rPr>
        <w:t>initiation</w:t>
      </w:r>
      <w:r w:rsidRPr="003A2472">
        <w:rPr>
          <w:noProof w:val="0"/>
        </w:rPr>
        <w:t xml:space="preserve"> }</w:t>
      </w:r>
    </w:p>
    <w:p w14:paraId="0E2AED08" w14:textId="77777777" w:rsidR="00F163BE" w:rsidRPr="003A2472" w:rsidRDefault="00F163BE" w:rsidP="00F163BE">
      <w:pPr>
        <w:pStyle w:val="PL"/>
        <w:rPr>
          <w:noProof w:val="0"/>
        </w:rPr>
      </w:pPr>
      <w:r w:rsidRPr="003A2472">
        <w:rPr>
          <w:noProof w:val="0"/>
        </w:rPr>
        <w:t xml:space="preserve">            }</w:t>
      </w:r>
    </w:p>
    <w:p w14:paraId="1FD40C59" w14:textId="77777777" w:rsidR="00F163BE" w:rsidRPr="003A2472" w:rsidRDefault="00F163BE" w:rsidP="00F163BE">
      <w:pPr>
        <w:pStyle w:val="PL"/>
        <w:rPr>
          <w:noProof w:val="0"/>
        </w:rPr>
      </w:pPr>
    </w:p>
    <w:p w14:paraId="24EA6DE7" w14:textId="77777777" w:rsidR="00F163BE" w:rsidRPr="003A2472" w:rsidRDefault="00F163BE" w:rsidP="00F163BE">
      <w:pPr>
        <w:pStyle w:val="H6"/>
      </w:pPr>
      <w:r w:rsidRPr="003A2472">
        <w:t>(2)</w:t>
      </w:r>
    </w:p>
    <w:p w14:paraId="5086F9E7" w14:textId="77777777" w:rsidR="00F163BE" w:rsidRPr="003A2472" w:rsidRDefault="00F163BE" w:rsidP="00F163BE">
      <w:pPr>
        <w:pStyle w:val="PL"/>
        <w:rPr>
          <w:noProof w:val="0"/>
        </w:rPr>
      </w:pPr>
      <w:r w:rsidRPr="003A2472">
        <w:rPr>
          <w:b/>
          <w:noProof w:val="0"/>
        </w:rPr>
        <w:t>with</w:t>
      </w:r>
      <w:r w:rsidRPr="003A2472">
        <w:rPr>
          <w:noProof w:val="0"/>
        </w:rPr>
        <w:t xml:space="preserve"> { UE (MCPTT Client) registered and authorized for MCPTT Service, including authorized to initiate private calls, </w:t>
      </w:r>
      <w:r w:rsidRPr="003A2472">
        <w:rPr>
          <w:b/>
          <w:noProof w:val="0"/>
        </w:rPr>
        <w:t>and</w:t>
      </w:r>
      <w:r w:rsidRPr="003A2472">
        <w:rPr>
          <w:noProof w:val="0"/>
        </w:rPr>
        <w:t>, according to local policy pre-established sessions are to be used for remotely initiated private calls }</w:t>
      </w:r>
    </w:p>
    <w:p w14:paraId="652DFB97" w14:textId="77777777" w:rsidR="00F163BE" w:rsidRPr="003A2472" w:rsidRDefault="00F163BE" w:rsidP="00F163BE">
      <w:pPr>
        <w:pStyle w:val="PL"/>
        <w:rPr>
          <w:noProof w:val="0"/>
        </w:rPr>
      </w:pPr>
      <w:r w:rsidRPr="003A2472">
        <w:rPr>
          <w:b/>
          <w:noProof w:val="0"/>
        </w:rPr>
        <w:t>ensure that</w:t>
      </w:r>
      <w:r w:rsidRPr="003A2472">
        <w:rPr>
          <w:noProof w:val="0"/>
        </w:rPr>
        <w:t xml:space="preserve"> {</w:t>
      </w:r>
    </w:p>
    <w:p w14:paraId="3019C68B" w14:textId="77777777" w:rsidR="00F163BE" w:rsidRPr="003A2472" w:rsidRDefault="00F163BE" w:rsidP="00F163BE">
      <w:pPr>
        <w:pStyle w:val="PL"/>
        <w:ind w:firstLine="200"/>
        <w:rPr>
          <w:noProof w:val="0"/>
        </w:rPr>
      </w:pPr>
      <w:r w:rsidRPr="003A2472">
        <w:rPr>
          <w:b/>
          <w:noProof w:val="0"/>
        </w:rPr>
        <w:t>when</w:t>
      </w:r>
      <w:r w:rsidRPr="003A2472">
        <w:rPr>
          <w:noProof w:val="0"/>
        </w:rPr>
        <w:t xml:space="preserve"> { UE (MCPTT Client) receives a request for establishment of an MCPTT </w:t>
      </w:r>
      <w:r w:rsidRPr="003A2472">
        <w:rPr>
          <w:noProof w:val="0"/>
          <w:lang w:eastAsia="zh-CN"/>
        </w:rPr>
        <w:t xml:space="preserve">remotely initiated private call with the </w:t>
      </w:r>
      <w:r w:rsidRPr="003A2472">
        <w:rPr>
          <w:noProof w:val="0"/>
        </w:rPr>
        <w:t xml:space="preserve">MCPTT ID of the identified MCPTT user of the remotely initiated private call set to ID different to the ID of the MCPTT user requesting the call </w:t>
      </w:r>
      <w:r w:rsidR="0062386E" w:rsidRPr="003A2472">
        <w:rPr>
          <w:noProof w:val="0"/>
        </w:rPr>
        <w:t>initiation</w:t>
      </w:r>
      <w:r w:rsidRPr="003A2472">
        <w:rPr>
          <w:noProof w:val="0"/>
        </w:rPr>
        <w:t xml:space="preserve">, </w:t>
      </w:r>
      <w:r w:rsidRPr="003A2472">
        <w:rPr>
          <w:b/>
          <w:noProof w:val="0"/>
        </w:rPr>
        <w:t>and</w:t>
      </w:r>
      <w:r w:rsidRPr="003A2472">
        <w:rPr>
          <w:noProof w:val="0"/>
        </w:rPr>
        <w:t>, a pre-established session to this User available</w:t>
      </w:r>
      <w:r w:rsidRPr="003A2472">
        <w:rPr>
          <w:noProof w:val="0"/>
          <w:lang w:eastAsia="zh-CN"/>
        </w:rPr>
        <w:t xml:space="preserve"> </w:t>
      </w:r>
      <w:r w:rsidRPr="003A2472">
        <w:rPr>
          <w:noProof w:val="0"/>
        </w:rPr>
        <w:t>}</w:t>
      </w:r>
    </w:p>
    <w:p w14:paraId="67E2918B" w14:textId="77777777" w:rsidR="00F163BE" w:rsidRPr="003A2472" w:rsidRDefault="00F163BE" w:rsidP="00F163BE">
      <w:pPr>
        <w:pStyle w:val="PL"/>
        <w:rPr>
          <w:noProof w:val="0"/>
        </w:rPr>
      </w:pPr>
      <w:r w:rsidRPr="003A2472">
        <w:rPr>
          <w:noProof w:val="0"/>
        </w:rPr>
        <w:t xml:space="preserve">    </w:t>
      </w:r>
      <w:r w:rsidRPr="003A2472">
        <w:rPr>
          <w:b/>
          <w:noProof w:val="0"/>
        </w:rPr>
        <w:t>then</w:t>
      </w:r>
      <w:r w:rsidRPr="003A2472">
        <w:rPr>
          <w:noProof w:val="0"/>
        </w:rPr>
        <w:t xml:space="preserve"> { UE (MCPTT Client) initiates private call establishment to the requested identified MCPTT user using the pre-established session, </w:t>
      </w:r>
      <w:r w:rsidRPr="003A2472">
        <w:rPr>
          <w:b/>
          <w:noProof w:val="0"/>
        </w:rPr>
        <w:t>and</w:t>
      </w:r>
      <w:r w:rsidRPr="003A2472">
        <w:rPr>
          <w:noProof w:val="0"/>
        </w:rPr>
        <w:t xml:space="preserve">, sends SIP MESSAGE back to the MCPTT user requesting the call </w:t>
      </w:r>
      <w:r w:rsidR="0062386E" w:rsidRPr="003A2472">
        <w:rPr>
          <w:noProof w:val="0"/>
        </w:rPr>
        <w:t>initiation</w:t>
      </w:r>
      <w:r w:rsidRPr="003A2472">
        <w:rPr>
          <w:noProof w:val="0"/>
        </w:rPr>
        <w:t xml:space="preserve"> to confirm the private call </w:t>
      </w:r>
      <w:r w:rsidR="0062386E" w:rsidRPr="003A2472">
        <w:rPr>
          <w:noProof w:val="0"/>
        </w:rPr>
        <w:t>initiation</w:t>
      </w:r>
      <w:r w:rsidRPr="003A2472">
        <w:rPr>
          <w:noProof w:val="0"/>
        </w:rPr>
        <w:t xml:space="preserve"> }</w:t>
      </w:r>
    </w:p>
    <w:p w14:paraId="79F67389" w14:textId="77777777" w:rsidR="00F163BE" w:rsidRPr="003A2472" w:rsidRDefault="00F163BE" w:rsidP="00F163BE">
      <w:pPr>
        <w:pStyle w:val="PL"/>
        <w:rPr>
          <w:noProof w:val="0"/>
        </w:rPr>
      </w:pPr>
      <w:r w:rsidRPr="003A2472">
        <w:rPr>
          <w:noProof w:val="0"/>
        </w:rPr>
        <w:t xml:space="preserve">            }</w:t>
      </w:r>
    </w:p>
    <w:p w14:paraId="7EBB3A23" w14:textId="77777777" w:rsidR="00F163BE" w:rsidRPr="003A2472" w:rsidRDefault="00F163BE" w:rsidP="00F163BE">
      <w:pPr>
        <w:pStyle w:val="PL"/>
        <w:rPr>
          <w:noProof w:val="0"/>
        </w:rPr>
      </w:pPr>
    </w:p>
    <w:p w14:paraId="6FB25C27" w14:textId="77777777" w:rsidR="00F163BE" w:rsidRPr="003A2472" w:rsidRDefault="00F163BE" w:rsidP="00F163BE">
      <w:pPr>
        <w:pStyle w:val="H6"/>
      </w:pPr>
      <w:r w:rsidRPr="003A2472">
        <w:t>6.2.26.2</w:t>
      </w:r>
      <w:r w:rsidRPr="003A2472">
        <w:tab/>
        <w:t>Conformance requirements</w:t>
      </w:r>
    </w:p>
    <w:p w14:paraId="288645B9" w14:textId="77777777" w:rsidR="00F163BE" w:rsidRPr="003A2472" w:rsidRDefault="00F163BE" w:rsidP="00F163BE">
      <w:r w:rsidRPr="003A2472">
        <w:t>References: The conformance requirements covered in the present TC are specified in: TS 24.379 clauses 11.1.7.2.2</w:t>
      </w:r>
      <w:r w:rsidRPr="003A2472">
        <w:rPr>
          <w:lang w:eastAsia="ko-KR"/>
        </w:rPr>
        <w:t xml:space="preserve">, </w:t>
      </w:r>
      <w:r w:rsidRPr="003A2472">
        <w:t>11.1.1.2.2.1. Unless otherwise stated these are Rel-15 requirements.</w:t>
      </w:r>
    </w:p>
    <w:p w14:paraId="422D7FEE" w14:textId="77777777" w:rsidR="00F163BE" w:rsidRPr="003A2472" w:rsidRDefault="00F163BE" w:rsidP="00F163BE">
      <w:r w:rsidRPr="003A2472">
        <w:t>[TS 24.379, clause 11.1.7.2.2]</w:t>
      </w:r>
    </w:p>
    <w:p w14:paraId="6691B05D" w14:textId="77777777" w:rsidR="00F163BE" w:rsidRPr="003A2472" w:rsidRDefault="00F163BE" w:rsidP="00F163BE">
      <w:r w:rsidRPr="003A2472">
        <w:t>Upon receiving a "SIP MESSAGE request for remotely initiated private call request for terminating client", the MCPTT client:</w:t>
      </w:r>
    </w:p>
    <w:p w14:paraId="7E27D6FE" w14:textId="77777777" w:rsidR="00F163BE" w:rsidRPr="003A2472" w:rsidRDefault="00F163BE" w:rsidP="00F163BE">
      <w:pPr>
        <w:pStyle w:val="B10"/>
      </w:pPr>
      <w:r w:rsidRPr="003A2472">
        <w:t>...</w:t>
      </w:r>
    </w:p>
    <w:p w14:paraId="596FCE1A" w14:textId="77777777" w:rsidR="00F163BE" w:rsidRPr="003A2472" w:rsidRDefault="00F163BE" w:rsidP="00F163BE">
      <w:pPr>
        <w:pStyle w:val="B10"/>
      </w:pPr>
      <w:r w:rsidRPr="003A2472">
        <w:t>2)</w:t>
      </w:r>
      <w:r w:rsidRPr="003A2472">
        <w:tab/>
        <w:t>shall extract the MCPTT ID of the identified MCPTT user from the &lt;mcptt-called-party-id&gt; element contained in the &lt;anyExt&gt; element of the &lt;mcptt-Params&gt; element of the &lt;mcpttinfo&gt; element contained in the application/vnd.3gpp.mcptt-info+xml MIME body contained in the received SIP MESSAGE request;</w:t>
      </w:r>
    </w:p>
    <w:p w14:paraId="314290CA" w14:textId="77777777" w:rsidR="00F163BE" w:rsidRPr="003A2472" w:rsidRDefault="00F163BE" w:rsidP="00F163BE">
      <w:pPr>
        <w:pStyle w:val="B10"/>
      </w:pPr>
      <w:r w:rsidRPr="003A2472">
        <w:t>...</w:t>
      </w:r>
    </w:p>
    <w:p w14:paraId="61B96AF3" w14:textId="77777777" w:rsidR="00F163BE" w:rsidRPr="003A2472" w:rsidRDefault="00F163BE" w:rsidP="00F163BE">
      <w:pPr>
        <w:pStyle w:val="B10"/>
      </w:pPr>
      <w:r w:rsidRPr="003A2472">
        <w:t>4)</w:t>
      </w:r>
      <w:r w:rsidRPr="003A2472">
        <w:tab/>
        <w:t>if according to local policy pre-established sessions are to be used for remotely initiated private calls and a pre-established session is available, shall invoke the procedures of subclause 11.1.1.2.2.1 to originate an MCPTT private call to the identified MCPTT user with the following clarifications:</w:t>
      </w:r>
    </w:p>
    <w:p w14:paraId="2148D6C1" w14:textId="77777777" w:rsidR="00F163BE" w:rsidRPr="003A2472" w:rsidRDefault="00F163BE" w:rsidP="00F163BE">
      <w:pPr>
        <w:pStyle w:val="B2"/>
      </w:pPr>
      <w:r w:rsidRPr="003A2472">
        <w:lastRenderedPageBreak/>
        <w:t>a)</w:t>
      </w:r>
      <w:r w:rsidRPr="003A2472">
        <w:tab/>
        <w:t>if the &lt;notify-remote-user&gt; element contained in the application/vnd.3gpp.mcptt-info+xml MIME body contained in the received SIP MESSAGE request is set to a value of "false":</w:t>
      </w:r>
    </w:p>
    <w:p w14:paraId="026361DD" w14:textId="77777777" w:rsidR="00F163BE" w:rsidRPr="003A2472" w:rsidRDefault="00F163BE" w:rsidP="00F163BE">
      <w:pPr>
        <w:pStyle w:val="B3"/>
      </w:pPr>
      <w:r w:rsidRPr="003A2472">
        <w:t>i)</w:t>
      </w:r>
      <w:r w:rsidRPr="003A2472">
        <w:tab/>
        <w:t>shall not indicate to the remote MCPTT user that a remotely initiated private call request to call the identified MCPTT user has been received; and</w:t>
      </w:r>
    </w:p>
    <w:p w14:paraId="39AE1428" w14:textId="77777777" w:rsidR="00F163BE" w:rsidRPr="003A2472" w:rsidRDefault="00F163BE" w:rsidP="00F163BE">
      <w:pPr>
        <w:pStyle w:val="B3"/>
      </w:pPr>
      <w:r w:rsidRPr="003A2472">
        <w:t>ii)</w:t>
      </w:r>
      <w:r w:rsidRPr="003A2472">
        <w:tab/>
        <w:t>shall not give any indication to the remote MCPTT user that the remotely initiated private call origination is in progress.</w:t>
      </w:r>
    </w:p>
    <w:p w14:paraId="66481733" w14:textId="77777777" w:rsidR="00F163BE" w:rsidRPr="003A2472" w:rsidRDefault="00F163BE" w:rsidP="00F163BE">
      <w:r w:rsidRPr="003A2472">
        <w:t>Upon completion of the procedures of subclause 11.1.1.2.1.1 or subclause 11.1.1.2.2.1, the MCPTT client:</w:t>
      </w:r>
    </w:p>
    <w:p w14:paraId="76AEFA1B" w14:textId="77777777" w:rsidR="00F163BE" w:rsidRPr="003A2472" w:rsidRDefault="00F163BE" w:rsidP="00F163BE">
      <w:pPr>
        <w:pStyle w:val="B10"/>
      </w:pPr>
      <w:r w:rsidRPr="003A2472">
        <w:t>1)</w:t>
      </w:r>
      <w:r w:rsidRPr="003A2472">
        <w:tab/>
        <w:t>if:</w:t>
      </w:r>
    </w:p>
    <w:p w14:paraId="31BDE44E" w14:textId="77777777" w:rsidR="00F163BE" w:rsidRPr="003A2472" w:rsidRDefault="00F163BE" w:rsidP="00F163BE">
      <w:pPr>
        <w:pStyle w:val="B2"/>
      </w:pPr>
      <w:r w:rsidRPr="003A2472">
        <w:t>a)</w:t>
      </w:r>
      <w:r w:rsidRPr="003A2472">
        <w:tab/>
        <w:t>the MCPTT ID of the identified MCPTT user is identical to the &lt;mcptt-calling-user-id&gt; element contained in the &lt;anyExt&gt; element of the &lt;mcptt-Params&gt; element of the &lt;mcpttinfo&gt; element contained in the application/vnd.3gpp.mcptt-info+xml MIME body contained in the received SIP MESSAGE request: and</w:t>
      </w:r>
    </w:p>
    <w:p w14:paraId="5CEC5FF9" w14:textId="77777777" w:rsidR="00F163BE" w:rsidRPr="003A2472" w:rsidRDefault="00F163BE" w:rsidP="00F163BE">
      <w:pPr>
        <w:pStyle w:val="B2"/>
      </w:pPr>
      <w:r w:rsidRPr="003A2472">
        <w:t>b)</w:t>
      </w:r>
      <w:r w:rsidRPr="003A2472">
        <w:tab/>
        <w:t>the procedures of subclause 11.1.1.2.1.1 or subclause 11.1.1.2.2.1 were successful in originating an MCPTT private call to the identified MCPTT user;</w:t>
      </w:r>
    </w:p>
    <w:p w14:paraId="732AB2EA" w14:textId="77777777" w:rsidR="00F163BE" w:rsidRPr="003A2472" w:rsidRDefault="00F163BE" w:rsidP="00F163BE">
      <w:pPr>
        <w:pStyle w:val="B10"/>
      </w:pPr>
      <w:r w:rsidRPr="003A2472">
        <w:tab/>
        <w:t>then:</w:t>
      </w:r>
    </w:p>
    <w:p w14:paraId="481EA495" w14:textId="77777777" w:rsidR="00F163BE" w:rsidRPr="003A2472" w:rsidRDefault="00F163BE" w:rsidP="00F163BE">
      <w:pPr>
        <w:pStyle w:val="B2"/>
      </w:pPr>
      <w:r w:rsidRPr="003A2472">
        <w:t>a)</w:t>
      </w:r>
      <w:r w:rsidRPr="003A2472">
        <w:tab/>
        <w:t>shall skip the remaining steps of the current subclause;</w:t>
      </w:r>
    </w:p>
    <w:p w14:paraId="5A9CBF6B" w14:textId="77777777" w:rsidR="00F163BE" w:rsidRPr="003A2472" w:rsidRDefault="00F163BE" w:rsidP="00F163BE">
      <w:pPr>
        <w:pStyle w:val="NO"/>
      </w:pPr>
      <w:r w:rsidRPr="003A2472">
        <w:t>NOTE:</w:t>
      </w:r>
      <w:r w:rsidRPr="003A2472">
        <w:tab/>
        <w:t>In this case, it is not necessary to send a response to the sender of the remotely initiated private call request as the sender and the terminating party of the successful private call origination are the same user and will be aware of the request's outcome.</w:t>
      </w:r>
    </w:p>
    <w:p w14:paraId="4A685D2A" w14:textId="77777777" w:rsidR="00F163BE" w:rsidRPr="003A2472" w:rsidRDefault="00F163BE" w:rsidP="00F163BE">
      <w:pPr>
        <w:pStyle w:val="B10"/>
      </w:pPr>
      <w:r w:rsidRPr="003A2472">
        <w:t>2)</w:t>
      </w:r>
      <w:r w:rsidRPr="003A2472">
        <w:tab/>
        <w:t xml:space="preserve">shall </w:t>
      </w:r>
      <w:r w:rsidRPr="003A2472">
        <w:rPr>
          <w:rFonts w:eastAsia="SimSun"/>
        </w:rPr>
        <w:t xml:space="preserve">generate a SIP MESSAGE request in accordance with 3GPP TS 24.229 [4] and </w:t>
      </w:r>
      <w:r w:rsidRPr="003A2472">
        <w:rPr>
          <w:lang w:eastAsia="ko-KR"/>
        </w:rPr>
        <w:t xml:space="preserve">IETF RFC 3428 [33] </w:t>
      </w:r>
      <w:r w:rsidRPr="003A2472">
        <w:t>with the following clarifications:</w:t>
      </w:r>
    </w:p>
    <w:p w14:paraId="20CAE050" w14:textId="77777777" w:rsidR="00F163BE" w:rsidRPr="003A2472" w:rsidRDefault="00F163BE" w:rsidP="00F163BE">
      <w:pPr>
        <w:pStyle w:val="B2"/>
      </w:pPr>
      <w:r w:rsidRPr="003A2472">
        <w:t>a)</w:t>
      </w:r>
      <w:r w:rsidRPr="003A2472">
        <w:tab/>
        <w:t>shall include the ICSI value "urn:urn-7:3gpp-service.ims.icsi.mcptt" (</w:t>
      </w:r>
      <w:r w:rsidRPr="003A2472">
        <w:rPr>
          <w:lang w:eastAsia="zh-CN"/>
        </w:rPr>
        <w:t xml:space="preserve">coded as specified in </w:t>
      </w:r>
      <w:r w:rsidRPr="003A2472">
        <w:t>3GPP TS 24.229 [4]</w:t>
      </w:r>
      <w:r w:rsidRPr="003A2472">
        <w:rPr>
          <w:lang w:eastAsia="zh-CN"/>
        </w:rPr>
        <w:t xml:space="preserve">), </w:t>
      </w:r>
      <w:r w:rsidRPr="003A2472">
        <w:t>in a P-Preferred-Service header field according to IETF </w:t>
      </w:r>
      <w:r w:rsidRPr="003A2472">
        <w:rPr>
          <w:rFonts w:eastAsia="MS Mincho"/>
        </w:rPr>
        <w:t xml:space="preserve">RFC 6050 [9] </w:t>
      </w:r>
      <w:r w:rsidRPr="003A2472">
        <w:t>in the SIP MESSAGE request;</w:t>
      </w:r>
    </w:p>
    <w:p w14:paraId="220C1E8D" w14:textId="77777777" w:rsidR="00F163BE" w:rsidRPr="003A2472" w:rsidRDefault="00F163BE" w:rsidP="00F163BE">
      <w:pPr>
        <w:pStyle w:val="B2"/>
      </w:pPr>
      <w:r w:rsidRPr="003A2472">
        <w:t>b)</w:t>
      </w:r>
      <w:r w:rsidRPr="003A2472">
        <w:tab/>
        <w:t xml:space="preserve">shall include an Accept-Contact header field with the </w:t>
      </w:r>
      <w:r w:rsidRPr="003A2472">
        <w:rPr>
          <w:rFonts w:eastAsia="SimSun"/>
          <w:lang w:eastAsia="zh-CN"/>
        </w:rPr>
        <w:t>g.3gpp.icsi-ref</w:t>
      </w:r>
      <w:r w:rsidRPr="003A2472">
        <w:t xml:space="preserve"> media feature tag containing the value of "urn:urn-7:3gpp-service.ims.icsi.mcptt" along with the "require" and "explicit" header field parameters according to IETF RFC 3841 [6];</w:t>
      </w:r>
    </w:p>
    <w:p w14:paraId="45FCD79F" w14:textId="77777777" w:rsidR="00F163BE" w:rsidRPr="003A2472" w:rsidRDefault="00F163BE" w:rsidP="00F163BE">
      <w:pPr>
        <w:pStyle w:val="B2"/>
      </w:pPr>
      <w:r w:rsidRPr="003A2472">
        <w:t>c)</w:t>
      </w:r>
      <w:r w:rsidRPr="003A2472">
        <w:tab/>
        <w:t>may include a P-Preferred-Identity header field in the SIP MESSAGE request containing a public user identity as specified in 3GPP TS 24.229 [4];</w:t>
      </w:r>
    </w:p>
    <w:p w14:paraId="0FE8C4C8" w14:textId="77777777" w:rsidR="00F163BE" w:rsidRPr="003A2472" w:rsidRDefault="00F163BE" w:rsidP="00F163BE">
      <w:pPr>
        <w:pStyle w:val="B2"/>
      </w:pPr>
      <w:r w:rsidRPr="003A2472">
        <w:t>d)</w:t>
      </w:r>
      <w:r w:rsidRPr="003A2472">
        <w:tab/>
        <w:t>shall include in an application/resource-lists+xml MIME body the MCPTT ID contained in the &lt;mcptt-calling-user-id&gt; element in the application/ vnd.3gpp.mcptt-info+xml MIME body of the received SIP MESSAGE request; and</w:t>
      </w:r>
    </w:p>
    <w:p w14:paraId="6FD1F436" w14:textId="77777777" w:rsidR="00F163BE" w:rsidRPr="003A2472" w:rsidRDefault="00F163BE" w:rsidP="00F163BE">
      <w:pPr>
        <w:pStyle w:val="B2"/>
      </w:pPr>
      <w:r w:rsidRPr="003A2472">
        <w:t>e)</w:t>
      </w:r>
      <w:r w:rsidRPr="003A2472">
        <w:tab/>
        <w:t>shall include an application/vnd.3gpp.mcptt-info+xml MIME body as specified in clause F.1 with the &lt;mcpttinfo&gt; element containing the &lt;mcptt-Params&gt; element with the &lt;anyExt&gt; element containing:</w:t>
      </w:r>
    </w:p>
    <w:p w14:paraId="6492A75D" w14:textId="77777777" w:rsidR="00F163BE" w:rsidRPr="003A2472" w:rsidRDefault="00F163BE" w:rsidP="00F163BE">
      <w:pPr>
        <w:pStyle w:val="B3"/>
      </w:pPr>
      <w:r w:rsidRPr="003A2472">
        <w:t>i)</w:t>
      </w:r>
      <w:r w:rsidRPr="003A2472">
        <w:tab/>
        <w:t>the &lt;response-type&gt; element set to a value of "remotely-initiated-private-call-response</w:t>
      </w:r>
      <w:r w:rsidRPr="003A2472">
        <w:rPr>
          <w:lang w:eastAsia="ko-KR"/>
        </w:rPr>
        <w:t>"</w:t>
      </w:r>
      <w:r w:rsidRPr="003A2472">
        <w:t>;</w:t>
      </w:r>
    </w:p>
    <w:p w14:paraId="692B7C6A" w14:textId="77777777" w:rsidR="00F163BE" w:rsidRPr="003A2472" w:rsidRDefault="00F163BE" w:rsidP="00F163BE">
      <w:pPr>
        <w:pStyle w:val="B3"/>
      </w:pPr>
      <w:r w:rsidRPr="003A2472">
        <w:t>ii)</w:t>
      </w:r>
      <w:r w:rsidRPr="003A2472">
        <w:tab/>
        <w:t xml:space="preserve">the &lt;mcptt-called-party-id&gt; set to the MCPTT ID of the identified MCPTT user called by the remote MCPTT user; </w:t>
      </w:r>
    </w:p>
    <w:p w14:paraId="4450E259" w14:textId="77777777" w:rsidR="00F163BE" w:rsidRPr="003A2472" w:rsidRDefault="00F163BE" w:rsidP="00F163BE">
      <w:pPr>
        <w:pStyle w:val="B3"/>
      </w:pPr>
      <w:r w:rsidRPr="003A2472">
        <w:t>iii)</w:t>
      </w:r>
      <w:r w:rsidRPr="003A2472">
        <w:tab/>
        <w:t>if the procedures of subclause 11.1.1.2.1.1 or subclause 11.1.1.2.2.1 were successful in originating an MCPTT private call to the identified MCPTT user, a &lt;remotely-initiated-call-outcome&gt; element set to a value of "success"; and</w:t>
      </w:r>
    </w:p>
    <w:p w14:paraId="6E084320" w14:textId="77777777" w:rsidR="00F163BE" w:rsidRPr="003A2472" w:rsidRDefault="00F163BE" w:rsidP="00F163BE">
      <w:pPr>
        <w:pStyle w:val="B3"/>
      </w:pPr>
      <w:r w:rsidRPr="003A2472">
        <w:t>...</w:t>
      </w:r>
    </w:p>
    <w:p w14:paraId="4E0417D0" w14:textId="77777777" w:rsidR="00F163BE" w:rsidRPr="003A2472" w:rsidRDefault="00F163BE" w:rsidP="00F163BE">
      <w:pPr>
        <w:pStyle w:val="B10"/>
        <w:rPr>
          <w:rFonts w:eastAsia="SimSun"/>
        </w:rPr>
      </w:pPr>
      <w:r w:rsidRPr="003A2472">
        <w:rPr>
          <w:lang w:eastAsia="ko-KR"/>
        </w:rPr>
        <w:t>3)</w:t>
      </w:r>
      <w:r w:rsidRPr="003A2472">
        <w:rPr>
          <w:lang w:eastAsia="ko-KR"/>
        </w:rPr>
        <w:tab/>
      </w:r>
      <w:r w:rsidRPr="003A2472">
        <w:rPr>
          <w:rFonts w:eastAsia="SimSun"/>
        </w:rPr>
        <w:t xml:space="preserve">shall set the Request-URI to the public service identity </w:t>
      </w:r>
      <w:r w:rsidRPr="003A2472">
        <w:t xml:space="preserve">identifying the participating MCPTT function serving the MCPTT user identified by the MCPTT ID contained in the &lt;mcptt-calling-user-id&gt; element in the application/ vnd.3gpp.mcptt-info+xml MIME body of the received SIP MESSAGE request; </w:t>
      </w:r>
      <w:r w:rsidRPr="003A2472">
        <w:rPr>
          <w:rFonts w:eastAsia="SimSun"/>
        </w:rPr>
        <w:t>and</w:t>
      </w:r>
    </w:p>
    <w:p w14:paraId="0E1263B4" w14:textId="77777777" w:rsidR="00F163BE" w:rsidRPr="003A2472" w:rsidRDefault="00F163BE" w:rsidP="00F163BE">
      <w:pPr>
        <w:pStyle w:val="B10"/>
      </w:pPr>
      <w:r w:rsidRPr="003A2472">
        <w:rPr>
          <w:lang w:eastAsia="ko-KR"/>
        </w:rPr>
        <w:t>4)</w:t>
      </w:r>
      <w:r w:rsidRPr="003A2472">
        <w:rPr>
          <w:lang w:eastAsia="ko-KR"/>
        </w:rPr>
        <w:tab/>
        <w:t xml:space="preserve">shall send the </w:t>
      </w:r>
      <w:r w:rsidRPr="003A2472">
        <w:rPr>
          <w:rFonts w:eastAsia="SimSun"/>
        </w:rPr>
        <w:t>SIP MESSAGE request according to rules and procedures of 3GPP TS 24.229 [4].</w:t>
      </w:r>
    </w:p>
    <w:p w14:paraId="72879B66" w14:textId="77777777" w:rsidR="00F163BE" w:rsidRPr="003A2472" w:rsidRDefault="00F163BE" w:rsidP="00F163BE">
      <w:r w:rsidRPr="003A2472">
        <w:lastRenderedPageBreak/>
        <w:t xml:space="preserve">[TS 24.379, clause </w:t>
      </w:r>
      <w:r w:rsidRPr="003A2472">
        <w:rPr>
          <w:lang w:eastAsia="ko-KR"/>
        </w:rPr>
        <w:t>11.1.1.2.2.1</w:t>
      </w:r>
      <w:r w:rsidRPr="003A2472">
        <w:t>]</w:t>
      </w:r>
    </w:p>
    <w:p w14:paraId="57617BEF" w14:textId="77777777" w:rsidR="00F163BE" w:rsidRPr="003A2472" w:rsidRDefault="00F163BE" w:rsidP="00F163BE">
      <w:pPr>
        <w:rPr>
          <w:lang w:eastAsia="ko-KR"/>
        </w:rPr>
      </w:pPr>
      <w:r w:rsidRPr="003A2472">
        <w:t xml:space="preserve">Upon receiving a request from an MCPTT user to establish an MCPTT </w:t>
      </w:r>
      <w:r w:rsidRPr="003A2472">
        <w:rPr>
          <w:lang w:eastAsia="ko-KR"/>
        </w:rPr>
        <w:t xml:space="preserve">private call within a pre-established session the MCPTT client shall generate a SIP REFER request outside a dialog </w:t>
      </w:r>
      <w:r w:rsidRPr="003A2472">
        <w:t xml:space="preserve">in accordance with the procedures specified in 3GPP TS 24.229 [4], IETF RFC 4488 [22] and IETF RFC 3515 [25] as updated by IETF RFC 6665 [26] and </w:t>
      </w:r>
      <w:r w:rsidRPr="003A2472">
        <w:rPr>
          <w:lang w:eastAsia="ko-KR"/>
        </w:rPr>
        <w:t>IETF</w:t>
      </w:r>
      <w:r w:rsidRPr="003A2472">
        <w:t> </w:t>
      </w:r>
      <w:r w:rsidRPr="003A2472">
        <w:rPr>
          <w:lang w:eastAsia="ko-KR"/>
        </w:rPr>
        <w:t>RFC 7647</w:t>
      </w:r>
      <w:r w:rsidRPr="003A2472">
        <w:t> [27], with the clarifications given below.</w:t>
      </w:r>
    </w:p>
    <w:p w14:paraId="51DC5E9C" w14:textId="77777777" w:rsidR="00F163BE" w:rsidRPr="003A2472" w:rsidRDefault="00F163BE" w:rsidP="00F163BE">
      <w:pPr>
        <w:rPr>
          <w:lang w:eastAsia="ko-KR"/>
        </w:rPr>
      </w:pPr>
      <w:r w:rsidRPr="003A2472">
        <w:rPr>
          <w:lang w:eastAsia="ko-KR"/>
        </w:rPr>
        <w:t>If the MCPTT user is initiating a private call and an end-to-end security context needs to be established the MCPTT client:</w:t>
      </w:r>
    </w:p>
    <w:p w14:paraId="0E2657E6" w14:textId="77777777" w:rsidR="00F163BE" w:rsidRPr="003A2472" w:rsidRDefault="00F163BE" w:rsidP="00F163BE">
      <w:pPr>
        <w:pStyle w:val="B10"/>
        <w:rPr>
          <w:lang w:eastAsia="ko-KR"/>
        </w:rPr>
      </w:pPr>
      <w:r w:rsidRPr="003A2472">
        <w:rPr>
          <w:lang w:eastAsia="ko-KR"/>
        </w:rPr>
        <w:t>1)</w:t>
      </w:r>
      <w:r w:rsidRPr="003A2472">
        <w:rPr>
          <w:lang w:eastAsia="ko-KR"/>
        </w:rPr>
        <w:tab/>
        <w:t>if necessary, shall instruct the key management client to request keying material from the key management server as described in 3GPP TS 33.180 [78];</w:t>
      </w:r>
    </w:p>
    <w:p w14:paraId="7006C222" w14:textId="77777777" w:rsidR="00F163BE" w:rsidRPr="003A2472" w:rsidRDefault="00F163BE" w:rsidP="00F163BE">
      <w:pPr>
        <w:pStyle w:val="B10"/>
        <w:rPr>
          <w:lang w:eastAsia="ko-KR"/>
        </w:rPr>
      </w:pPr>
      <w:r w:rsidRPr="003A2472">
        <w:rPr>
          <w:lang w:eastAsia="ko-KR"/>
        </w:rPr>
        <w:t>2)</w:t>
      </w:r>
      <w:r w:rsidRPr="003A2472">
        <w:rPr>
          <w:lang w:eastAsia="ko-KR"/>
        </w:rPr>
        <w:tab/>
        <w:t>shall use the keying material to generate a PCK as described in 3GPP TS 33.180 [78];</w:t>
      </w:r>
    </w:p>
    <w:p w14:paraId="4E52794D" w14:textId="77777777" w:rsidR="00F163BE" w:rsidRPr="003A2472" w:rsidRDefault="00F163BE" w:rsidP="00F163BE">
      <w:pPr>
        <w:pStyle w:val="B10"/>
        <w:rPr>
          <w:lang w:eastAsia="ko-KR"/>
        </w:rPr>
      </w:pPr>
      <w:r w:rsidRPr="003A2472">
        <w:rPr>
          <w:lang w:eastAsia="ko-KR"/>
        </w:rPr>
        <w:t>3)</w:t>
      </w:r>
      <w:r w:rsidRPr="003A2472">
        <w:rPr>
          <w:lang w:eastAsia="ko-KR"/>
        </w:rPr>
        <w:tab/>
        <w:t xml:space="preserve">shall use the PCK to generate a PCK-ID with the four most significant bits set to "0001" to indicate that the </w:t>
      </w:r>
      <w:r w:rsidRPr="003A2472">
        <w:t xml:space="preserve">purpose of the PCK is to protect private call communications and with the remaining twenty eight bits being randomly generated as </w:t>
      </w:r>
      <w:r w:rsidRPr="003A2472">
        <w:rPr>
          <w:lang w:eastAsia="ko-KR"/>
        </w:rPr>
        <w:t>described in 3GPP TS 33.180 [78];</w:t>
      </w:r>
    </w:p>
    <w:p w14:paraId="4D046EFD" w14:textId="77777777" w:rsidR="00F163BE" w:rsidRPr="003A2472" w:rsidRDefault="00F163BE" w:rsidP="00F163BE">
      <w:pPr>
        <w:pStyle w:val="B10"/>
        <w:rPr>
          <w:lang w:eastAsia="ko-KR"/>
        </w:rPr>
      </w:pPr>
      <w:r w:rsidRPr="003A2472">
        <w:rPr>
          <w:lang w:eastAsia="ko-KR"/>
        </w:rPr>
        <w:t>4)</w:t>
      </w:r>
      <w:r w:rsidRPr="003A2472">
        <w:rPr>
          <w:lang w:eastAsia="ko-KR"/>
        </w:rPr>
        <w:tab/>
        <w:t>shall encrypt the PCK to a UID associated to the MCPTT client using the MCPTT ID and KMS URI of the invited user as determined by the procedures of subclause 6.2.8.3.9 and a time related parameter as described in 3GPP TS 33.180 [78];</w:t>
      </w:r>
    </w:p>
    <w:p w14:paraId="3E22CEF4" w14:textId="77777777" w:rsidR="00F163BE" w:rsidRPr="003A2472" w:rsidRDefault="00F163BE" w:rsidP="00F163BE">
      <w:pPr>
        <w:pStyle w:val="B10"/>
      </w:pPr>
      <w:r w:rsidRPr="003A2472">
        <w:t>5)</w:t>
      </w:r>
      <w:r w:rsidRPr="003A2472">
        <w:tab/>
        <w:t>shall generate a MIKEY-SAKKE I_MESSAGE using the encapsulated PCK and PCK-ID as specified in 3GPP TS </w:t>
      </w:r>
      <w:r w:rsidRPr="003A2472">
        <w:rPr>
          <w:lang w:eastAsia="ko-KR"/>
        </w:rPr>
        <w:t>33.180 [78]</w:t>
      </w:r>
      <w:r w:rsidRPr="003A2472">
        <w:t>;</w:t>
      </w:r>
    </w:p>
    <w:p w14:paraId="586A47D2" w14:textId="77777777" w:rsidR="00F163BE" w:rsidRPr="003A2472" w:rsidRDefault="00F163BE" w:rsidP="00F163BE">
      <w:pPr>
        <w:pStyle w:val="B10"/>
        <w:rPr>
          <w:lang w:eastAsia="ko-KR"/>
        </w:rPr>
      </w:pPr>
      <w:r w:rsidRPr="003A2472">
        <w:rPr>
          <w:lang w:eastAsia="ko-KR"/>
        </w:rPr>
        <w:t>6)</w:t>
      </w:r>
      <w:r w:rsidRPr="003A2472">
        <w:rPr>
          <w:lang w:eastAsia="ko-KR"/>
        </w:rPr>
        <w:tab/>
        <w:t xml:space="preserve">shall add the </w:t>
      </w:r>
      <w:r w:rsidRPr="003A2472">
        <w:t>MCPTT ID of the originating MCPTT to the initiator field (IDRi) of the I_MESSAGE as described in 3GPP TS </w:t>
      </w:r>
      <w:r w:rsidRPr="003A2472">
        <w:rPr>
          <w:lang w:eastAsia="ko-KR"/>
        </w:rPr>
        <w:t>33.180 [78]</w:t>
      </w:r>
      <w:r w:rsidRPr="003A2472">
        <w:t>; and</w:t>
      </w:r>
    </w:p>
    <w:p w14:paraId="005233B0" w14:textId="77777777" w:rsidR="00F163BE" w:rsidRPr="003A2472" w:rsidRDefault="00F163BE" w:rsidP="00F163BE">
      <w:pPr>
        <w:pStyle w:val="B10"/>
        <w:rPr>
          <w:lang w:eastAsia="ko-KR"/>
        </w:rPr>
      </w:pPr>
      <w:r w:rsidRPr="003A2472">
        <w:t>7)</w:t>
      </w:r>
      <w:r w:rsidRPr="003A2472">
        <w:tab/>
        <w:t xml:space="preserve">shall sign the MIKEY-SAKKE I_MESSAGE using the originating MCPTT user's signing key provided in the keying material together with a time related parameter, and add this to the MIKEY-SAKKE payload, as </w:t>
      </w:r>
      <w:r w:rsidRPr="003A2472">
        <w:rPr>
          <w:lang w:eastAsia="ko-KR"/>
        </w:rPr>
        <w:t>described in 3GPP TS 33.180 [78].</w:t>
      </w:r>
    </w:p>
    <w:p w14:paraId="6C9585BB" w14:textId="77777777" w:rsidR="00F163BE" w:rsidRPr="003A2472" w:rsidRDefault="00F163BE" w:rsidP="00F163BE">
      <w:pPr>
        <w:rPr>
          <w:lang w:eastAsia="ko-KR"/>
        </w:rPr>
      </w:pPr>
      <w:r w:rsidRPr="003A2472">
        <w:rPr>
          <w:lang w:eastAsia="ko-KR"/>
        </w:rPr>
        <w:t>The MCPTT client populates the SIP REFER request as follows:</w:t>
      </w:r>
    </w:p>
    <w:p w14:paraId="3F3849E0" w14:textId="77777777" w:rsidR="00F163BE" w:rsidRPr="003A2472" w:rsidRDefault="00F163BE" w:rsidP="00F163BE">
      <w:pPr>
        <w:pStyle w:val="B10"/>
        <w:rPr>
          <w:lang w:eastAsia="ko-KR"/>
        </w:rPr>
      </w:pPr>
      <w:r w:rsidRPr="003A2472">
        <w:rPr>
          <w:lang w:eastAsia="ko-KR"/>
        </w:rPr>
        <w:t>1)</w:t>
      </w:r>
      <w:r w:rsidRPr="003A2472">
        <w:rPr>
          <w:lang w:eastAsia="ko-KR"/>
        </w:rPr>
        <w:tab/>
        <w:t>shall include the Request-URI set to the public service identity identifying the pre-established session on the MCPTT server serving the MCPTT user;</w:t>
      </w:r>
    </w:p>
    <w:p w14:paraId="6D76F0A9" w14:textId="77777777" w:rsidR="00F163BE" w:rsidRPr="003A2472" w:rsidRDefault="00F163BE" w:rsidP="00F163BE">
      <w:pPr>
        <w:pStyle w:val="B10"/>
        <w:rPr>
          <w:lang w:eastAsia="ko-KR"/>
        </w:rPr>
      </w:pPr>
      <w:r w:rsidRPr="003A2472">
        <w:rPr>
          <w:lang w:eastAsia="ko-KR"/>
        </w:rPr>
        <w:t>2)</w:t>
      </w:r>
      <w:r w:rsidRPr="003A2472">
        <w:rPr>
          <w:lang w:eastAsia="ko-KR"/>
        </w:rPr>
        <w:tab/>
        <w:t xml:space="preserve">shall include </w:t>
      </w:r>
      <w:r w:rsidRPr="003A2472">
        <w:t>the Refer-Sub header field with value "false" according to rules and procedures of IETF RFC 4488 [22]</w:t>
      </w:r>
      <w:r w:rsidRPr="003A2472">
        <w:rPr>
          <w:lang w:eastAsia="ko-KR"/>
        </w:rPr>
        <w:t>;</w:t>
      </w:r>
    </w:p>
    <w:p w14:paraId="06FB7EE1" w14:textId="77777777" w:rsidR="00F163BE" w:rsidRPr="003A2472" w:rsidRDefault="00F163BE" w:rsidP="00F163BE">
      <w:pPr>
        <w:pStyle w:val="B10"/>
        <w:rPr>
          <w:lang w:eastAsia="ko-KR"/>
        </w:rPr>
      </w:pPr>
      <w:r w:rsidRPr="003A2472">
        <w:t>3)</w:t>
      </w:r>
      <w:r w:rsidRPr="003A2472">
        <w:tab/>
      </w:r>
      <w:r w:rsidRPr="003A2472">
        <w:rPr>
          <w:lang w:eastAsia="ko-KR"/>
        </w:rPr>
        <w:t xml:space="preserve">shall include </w:t>
      </w:r>
      <w:r w:rsidRPr="003A2472">
        <w:t>the Supported header field with value "norefersub" according to rules and procedures of IETF RFC 4488 [22]</w:t>
      </w:r>
      <w:r w:rsidRPr="003A2472">
        <w:rPr>
          <w:lang w:eastAsia="ko-KR"/>
        </w:rPr>
        <w:t>;</w:t>
      </w:r>
    </w:p>
    <w:p w14:paraId="793F3E66" w14:textId="77777777" w:rsidR="00F163BE" w:rsidRPr="003A2472" w:rsidRDefault="00F163BE" w:rsidP="00F163BE">
      <w:pPr>
        <w:pStyle w:val="B10"/>
      </w:pPr>
      <w:r w:rsidRPr="003A2472">
        <w:t>4)</w:t>
      </w:r>
      <w:r w:rsidRPr="003A2472">
        <w:tab/>
      </w:r>
      <w:r w:rsidRPr="003A2472">
        <w:rPr>
          <w:lang w:eastAsia="ko-KR"/>
        </w:rPr>
        <w:t xml:space="preserve">shall include </w:t>
      </w:r>
      <w:r w:rsidRPr="003A2472">
        <w:t>the option tag "multiple-refer" in the Require header field;</w:t>
      </w:r>
    </w:p>
    <w:p w14:paraId="0A49C5E5" w14:textId="77777777" w:rsidR="00F163BE" w:rsidRPr="003A2472" w:rsidRDefault="00F163BE" w:rsidP="00F163BE">
      <w:pPr>
        <w:pStyle w:val="B10"/>
      </w:pPr>
      <w:r w:rsidRPr="003A2472">
        <w:t>5)</w:t>
      </w:r>
      <w:r w:rsidRPr="003A2472">
        <w:tab/>
        <w:t>may include a P-Preferred-Identity header field in the SIP REFER request containing a public user identity as specified in 3GPP TS 24.229 [4];</w:t>
      </w:r>
    </w:p>
    <w:p w14:paraId="4B3998F7" w14:textId="77777777" w:rsidR="00F163BE" w:rsidRPr="003A2472" w:rsidRDefault="00F163BE" w:rsidP="00F163BE">
      <w:pPr>
        <w:pStyle w:val="B10"/>
      </w:pPr>
      <w:r w:rsidRPr="003A2472">
        <w:t>6)</w:t>
      </w:r>
      <w:r w:rsidRPr="003A2472">
        <w:tab/>
        <w:t>shall include a P-Preferred-Service header field set to the ICSI value "urn:urn-7:3gpp-service.ims.icsi.mcptt" (coded as specified in 3GPP TS 24.229 [4]), according to IETF RFC 6050 [9];</w:t>
      </w:r>
    </w:p>
    <w:p w14:paraId="7BAE0D19" w14:textId="77777777" w:rsidR="00F163BE" w:rsidRPr="003A2472" w:rsidRDefault="00F163BE" w:rsidP="00F163BE">
      <w:pPr>
        <w:pStyle w:val="B10"/>
      </w:pPr>
      <w:r w:rsidRPr="003A2472">
        <w:t>7)</w:t>
      </w:r>
      <w:r w:rsidRPr="003A2472">
        <w:tab/>
        <w:t xml:space="preserve">shall set the Refer-To header field of the SIP REFER request as specified in IETF RFC 3515 [25] with a Content-ID ("cid") Uniform Resource Locator (URL) as specified in IETF RFC 2392 [62] that points to an application/resource-lists MIME body as specified in </w:t>
      </w:r>
      <w:r w:rsidRPr="003A2472">
        <w:rPr>
          <w:lang w:eastAsia="ko-KR"/>
        </w:rPr>
        <w:t xml:space="preserve">IETF RFC 5366 [20], and </w:t>
      </w:r>
      <w:r w:rsidRPr="003A2472">
        <w:t>with the Content-ID header field set to this "cid" URL.</w:t>
      </w:r>
    </w:p>
    <w:p w14:paraId="5F398253" w14:textId="77777777" w:rsidR="00F163BE" w:rsidRPr="003A2472" w:rsidRDefault="00F163BE" w:rsidP="00F163BE">
      <w:pPr>
        <w:pStyle w:val="B10"/>
      </w:pPr>
      <w:r w:rsidRPr="003A2472">
        <w:t>8)</w:t>
      </w:r>
      <w:r w:rsidRPr="003A2472">
        <w:tab/>
        <w:t>for the initiation of a private call, shall include in the application/resource-lists MIME body a single &lt;entry&gt; element containing a "uri" attribute set to the MCPTT ID of the called user, extended with the following URI header fields:</w:t>
      </w:r>
    </w:p>
    <w:p w14:paraId="3C4988F0" w14:textId="77777777" w:rsidR="00F163BE" w:rsidRPr="003A2472" w:rsidRDefault="00F163BE" w:rsidP="00F163BE">
      <w:pPr>
        <w:pStyle w:val="NO"/>
        <w:rPr>
          <w:rFonts w:eastAsia="Malgun Gothic"/>
        </w:rPr>
      </w:pPr>
      <w:r w:rsidRPr="003A2472">
        <w:rPr>
          <w:rFonts w:eastAsia="Malgun Gothic"/>
        </w:rPr>
        <w:t>NOTE 1:</w:t>
      </w:r>
      <w:r w:rsidRPr="003A2472">
        <w:rPr>
          <w:rFonts w:eastAsia="Malgun Gothic"/>
        </w:rPr>
        <w:tab/>
        <w:t>Characters that are not formatted as ASCII characters are escaped in the following URI header fields</w:t>
      </w:r>
    </w:p>
    <w:p w14:paraId="6C173068" w14:textId="77777777" w:rsidR="00F163BE" w:rsidRPr="003A2472" w:rsidRDefault="00F163BE" w:rsidP="00F163BE">
      <w:pPr>
        <w:pStyle w:val="B2"/>
        <w:rPr>
          <w:lang w:eastAsia="ko-KR"/>
        </w:rPr>
      </w:pPr>
      <w:r w:rsidRPr="003A2472">
        <w:rPr>
          <w:lang w:eastAsia="ko-KR"/>
        </w:rPr>
        <w:t>a)</w:t>
      </w:r>
      <w:r w:rsidRPr="003A2472">
        <w:rPr>
          <w:lang w:eastAsia="ko-KR"/>
        </w:rPr>
        <w:tab/>
        <w:t>if force of automatic commencement mode at the invited MCPTT client is requested by the MCPTT user, shall include a Priv-Answer-Mode header field with the value "Auto" according to the rules and procedures of IETF RFC 5373 [18];</w:t>
      </w:r>
    </w:p>
    <w:p w14:paraId="50A90216" w14:textId="77777777" w:rsidR="00F163BE" w:rsidRPr="003A2472" w:rsidRDefault="00F163BE" w:rsidP="00F163BE">
      <w:pPr>
        <w:pStyle w:val="B2"/>
        <w:rPr>
          <w:lang w:eastAsia="ko-KR"/>
        </w:rPr>
      </w:pPr>
      <w:r w:rsidRPr="003A2472">
        <w:rPr>
          <w:lang w:eastAsia="ko-KR"/>
        </w:rPr>
        <w:lastRenderedPageBreak/>
        <w:t>b)</w:t>
      </w:r>
      <w:r w:rsidRPr="003A2472">
        <w:rPr>
          <w:lang w:eastAsia="ko-KR"/>
        </w:rPr>
        <w:tab/>
        <w:t>if force of automatic commencement mode at the invited MCPTT client is not requested by the MCPTT user and:</w:t>
      </w:r>
    </w:p>
    <w:p w14:paraId="7EC1ED04" w14:textId="77777777" w:rsidR="00F163BE" w:rsidRPr="003A2472" w:rsidRDefault="00F163BE" w:rsidP="00F163BE">
      <w:pPr>
        <w:pStyle w:val="B3"/>
      </w:pPr>
      <w:r w:rsidRPr="003A2472">
        <w:t>i)</w:t>
      </w:r>
      <w:r w:rsidRPr="003A2472">
        <w:tab/>
        <w:t>if automatic commencement mode at the invited MCPTT client is requested</w:t>
      </w:r>
      <w:r w:rsidRPr="003A2472">
        <w:rPr>
          <w:lang w:eastAsia="ko-KR"/>
        </w:rPr>
        <w:t xml:space="preserve"> by the MCPTT user</w:t>
      </w:r>
      <w:r w:rsidRPr="003A2472">
        <w:t>, shall include an Answer-Mode header field with the value "Automatic" according to rules and procedures of IETF RFC 5373 [18]; and</w:t>
      </w:r>
    </w:p>
    <w:p w14:paraId="70AEA949" w14:textId="77777777" w:rsidR="00F163BE" w:rsidRPr="003A2472" w:rsidRDefault="00F163BE" w:rsidP="00F163BE">
      <w:pPr>
        <w:pStyle w:val="B3"/>
      </w:pPr>
      <w:r w:rsidRPr="003A2472">
        <w:t>ii)</w:t>
      </w:r>
      <w:r w:rsidRPr="003A2472">
        <w:tab/>
        <w:t>if manual commencement mode at the invited MCPTT client is requested</w:t>
      </w:r>
      <w:r w:rsidRPr="003A2472">
        <w:rPr>
          <w:lang w:eastAsia="ko-KR"/>
        </w:rPr>
        <w:t xml:space="preserve"> by the MCPTT user</w:t>
      </w:r>
      <w:r w:rsidRPr="003A2472">
        <w:t>, shall include an Answer-Mode header field with the value "Manual" according to rules and procedures of IETF RFC 5373 [18]; and</w:t>
      </w:r>
    </w:p>
    <w:p w14:paraId="77A15904" w14:textId="77777777" w:rsidR="00F163BE" w:rsidRPr="003A2472" w:rsidRDefault="00F163BE" w:rsidP="00F163BE">
      <w:pPr>
        <w:pStyle w:val="B2"/>
      </w:pPr>
      <w:r w:rsidRPr="003A2472">
        <w:rPr>
          <w:lang w:eastAsia="ko-KR"/>
        </w:rPr>
        <w:t>c)</w:t>
      </w:r>
      <w:r w:rsidRPr="003A2472">
        <w:rPr>
          <w:lang w:eastAsia="ko-KR"/>
        </w:rPr>
        <w:tab/>
      </w:r>
      <w:r w:rsidRPr="003A2472">
        <w:t>shall include in a hname "body" URI header field:</w:t>
      </w:r>
    </w:p>
    <w:p w14:paraId="03E0E644" w14:textId="77777777" w:rsidR="00F163BE" w:rsidRPr="003A2472" w:rsidRDefault="00F163BE" w:rsidP="00F163BE">
      <w:pPr>
        <w:pStyle w:val="B3"/>
        <w:rPr>
          <w:lang w:eastAsia="ko-KR"/>
        </w:rPr>
      </w:pPr>
      <w:r w:rsidRPr="003A2472">
        <w:rPr>
          <w:lang w:eastAsia="ko-KR"/>
        </w:rPr>
        <w:t>i)</w:t>
      </w:r>
      <w:r w:rsidRPr="003A2472">
        <w:rPr>
          <w:lang w:eastAsia="ko-KR"/>
        </w:rPr>
        <w:tab/>
        <w:t>if the SDP parameters of the pre-established session do not contain a media-level section of a media-floor control entity or if end-to-end security is required for the private call, an application/sdp MIME body</w:t>
      </w:r>
      <w:r w:rsidRPr="003A2472">
        <w:t xml:space="preserve"> </w:t>
      </w:r>
      <w:r w:rsidRPr="003A2472">
        <w:rPr>
          <w:lang w:eastAsia="ko-KR"/>
        </w:rPr>
        <w:t>containing the SDP parameters of the pre-established session according to 3GPP TS 24.229 [4] with the clarifications given in subclause 6.2.1. If implicit floor control is required and the pre-established session was not established with an implicit floor request, then the application/sdp MIME body shall contain an implicit floor request as specified in subclause 6.4; and</w:t>
      </w:r>
    </w:p>
    <w:p w14:paraId="65EE8343" w14:textId="77777777" w:rsidR="00F163BE" w:rsidRPr="003A2472" w:rsidRDefault="00F163BE" w:rsidP="00F163BE">
      <w:pPr>
        <w:pStyle w:val="B3"/>
      </w:pPr>
      <w:r w:rsidRPr="003A2472">
        <w:t>ii)</w:t>
      </w:r>
      <w:r w:rsidRPr="003A2472">
        <w:tab/>
        <w:t>an application/vnd.3gpp.mcptt-info MIME body with the &lt;session-type&gt; element set to "private";</w:t>
      </w:r>
    </w:p>
    <w:p w14:paraId="0A2E82E6" w14:textId="77777777" w:rsidR="00F163BE" w:rsidRPr="003A2472" w:rsidRDefault="00F163BE" w:rsidP="00F163BE">
      <w:pPr>
        <w:pStyle w:val="B10"/>
        <w:rPr>
          <w:rFonts w:eastAsia="Malgun Gothic"/>
        </w:rPr>
      </w:pPr>
      <w:r w:rsidRPr="003A2472">
        <w:t>...</w:t>
      </w:r>
    </w:p>
    <w:p w14:paraId="35607810" w14:textId="77777777" w:rsidR="00F163BE" w:rsidRPr="003A2472" w:rsidRDefault="00F163BE" w:rsidP="00F163BE">
      <w:pPr>
        <w:pStyle w:val="B10"/>
        <w:rPr>
          <w:lang w:eastAsia="ko-KR"/>
        </w:rPr>
      </w:pPr>
      <w:r w:rsidRPr="003A2472">
        <w:rPr>
          <w:lang w:eastAsia="ko-KR"/>
        </w:rPr>
        <w:t>12</w:t>
      </w:r>
      <w:r w:rsidRPr="003A2472">
        <w:t>)</w:t>
      </w:r>
      <w:r w:rsidRPr="003A2472">
        <w:rPr>
          <w:lang w:eastAsia="ko-KR"/>
        </w:rPr>
        <w:tab/>
      </w:r>
      <w:r w:rsidRPr="003A2472">
        <w:t xml:space="preserve">shall include a </w:t>
      </w:r>
      <w:r w:rsidRPr="003A2472">
        <w:rPr>
          <w:lang w:eastAsia="ko-KR"/>
        </w:rPr>
        <w:t>Target-Dialog header field as specified in IETF RFC 4538 [23] identifying the pre-established session; and</w:t>
      </w:r>
    </w:p>
    <w:p w14:paraId="50EAD4BB" w14:textId="77777777" w:rsidR="00F163BE" w:rsidRPr="003A2472" w:rsidRDefault="00F163BE" w:rsidP="00F163BE">
      <w:pPr>
        <w:pStyle w:val="B10"/>
        <w:rPr>
          <w:lang w:eastAsia="ko-KR"/>
        </w:rPr>
      </w:pPr>
      <w:r w:rsidRPr="003A2472">
        <w:rPr>
          <w:lang w:eastAsia="ko-KR"/>
        </w:rPr>
        <w:t>13)</w:t>
      </w:r>
      <w:r w:rsidRPr="003A2472">
        <w:rPr>
          <w:lang w:eastAsia="ko-KR"/>
        </w:rPr>
        <w:tab/>
        <w:t>if:</w:t>
      </w:r>
    </w:p>
    <w:p w14:paraId="5BEFD862" w14:textId="77777777" w:rsidR="00F163BE" w:rsidRPr="003A2472" w:rsidRDefault="00F163BE" w:rsidP="00F163BE">
      <w:pPr>
        <w:pStyle w:val="B2"/>
        <w:rPr>
          <w:lang w:eastAsia="ko-KR"/>
        </w:rPr>
      </w:pPr>
      <w:r w:rsidRPr="003A2472">
        <w:rPr>
          <w:lang w:eastAsia="ko-KR"/>
        </w:rPr>
        <w:t>a)</w:t>
      </w:r>
      <w:r w:rsidRPr="003A2472">
        <w:rPr>
          <w:lang w:eastAsia="ko-KR"/>
        </w:rPr>
        <w:tab/>
        <w:t>implicit floor control is required;</w:t>
      </w:r>
    </w:p>
    <w:p w14:paraId="1B4D0843" w14:textId="77777777" w:rsidR="00F163BE" w:rsidRPr="003A2472" w:rsidRDefault="00F163BE" w:rsidP="00F163BE">
      <w:pPr>
        <w:pStyle w:val="B2"/>
        <w:rPr>
          <w:lang w:eastAsia="ko-KR"/>
        </w:rPr>
      </w:pPr>
      <w:r w:rsidRPr="003A2472">
        <w:rPr>
          <w:lang w:eastAsia="ko-KR"/>
        </w:rPr>
        <w:t>b)</w:t>
      </w:r>
      <w:r w:rsidRPr="003A2472">
        <w:rPr>
          <w:lang w:eastAsia="ko-KR"/>
        </w:rPr>
        <w:tab/>
        <w:t>the pre-established session was not established with an implicit floor request; and</w:t>
      </w:r>
    </w:p>
    <w:p w14:paraId="7542B1F3" w14:textId="77777777" w:rsidR="00F163BE" w:rsidRPr="003A2472" w:rsidRDefault="00F163BE" w:rsidP="00F163BE">
      <w:pPr>
        <w:pStyle w:val="B2"/>
      </w:pPr>
      <w:r w:rsidRPr="003A2472">
        <w:rPr>
          <w:lang w:eastAsia="ko-KR"/>
        </w:rPr>
        <w:t>c)</w:t>
      </w:r>
      <w:r w:rsidRPr="003A2472">
        <w:rPr>
          <w:lang w:eastAsia="ko-KR"/>
        </w:rPr>
        <w:tab/>
      </w:r>
      <w:r w:rsidRPr="003A2472">
        <w:t>location information has not yet been included in the SIP REFER request;</w:t>
      </w:r>
    </w:p>
    <w:p w14:paraId="1AB1BFA6" w14:textId="77777777" w:rsidR="00F163BE" w:rsidRPr="003A2472" w:rsidRDefault="00F163BE" w:rsidP="00F163BE">
      <w:pPr>
        <w:pStyle w:val="B10"/>
      </w:pPr>
      <w:r w:rsidRPr="003A2472">
        <w:tab/>
        <w:t>then shall include an application/vnd.3gpp.mcptt-location-info+xml MIME body with a &lt;Report&gt; element included in the &lt;location-info&gt; root element.</w:t>
      </w:r>
    </w:p>
    <w:p w14:paraId="30120D43" w14:textId="77777777" w:rsidR="00F163BE" w:rsidRPr="003A2472" w:rsidRDefault="00F163BE" w:rsidP="00F163BE">
      <w:r w:rsidRPr="003A2472">
        <w:t>The MCPTT client shall send the SIP REFER request towards the MCPTT server</w:t>
      </w:r>
      <w:r w:rsidRPr="003A2472">
        <w:rPr>
          <w:lang w:eastAsia="ko-KR"/>
        </w:rPr>
        <w:t xml:space="preserve"> according to 3GPP TS 24.229 [4].</w:t>
      </w:r>
    </w:p>
    <w:p w14:paraId="3F938188" w14:textId="77777777" w:rsidR="00F163BE" w:rsidRPr="003A2472" w:rsidRDefault="00F163BE" w:rsidP="00F163BE">
      <w:pPr>
        <w:pStyle w:val="H6"/>
      </w:pPr>
      <w:r w:rsidRPr="003A2472">
        <w:t>6.2.26.3</w:t>
      </w:r>
      <w:r w:rsidRPr="003A2472">
        <w:tab/>
        <w:t>Test description</w:t>
      </w:r>
    </w:p>
    <w:p w14:paraId="18DD0F1B" w14:textId="77777777" w:rsidR="00F163BE" w:rsidRPr="003A2472" w:rsidRDefault="00F163BE" w:rsidP="00F163BE">
      <w:pPr>
        <w:pStyle w:val="H6"/>
      </w:pPr>
      <w:r w:rsidRPr="003A2472">
        <w:t>6.2.26.3.1</w:t>
      </w:r>
      <w:r w:rsidRPr="003A2472">
        <w:tab/>
        <w:t>Pre-test conditions</w:t>
      </w:r>
    </w:p>
    <w:p w14:paraId="73994A55" w14:textId="77777777" w:rsidR="00F163BE" w:rsidRPr="003A2472" w:rsidRDefault="00F163BE" w:rsidP="00F163BE">
      <w:pPr>
        <w:pStyle w:val="H6"/>
      </w:pPr>
      <w:r w:rsidRPr="003A2472">
        <w:t>System Simulator:</w:t>
      </w:r>
    </w:p>
    <w:p w14:paraId="5AC5A2AD" w14:textId="77777777" w:rsidR="00F163BE" w:rsidRPr="003A2472" w:rsidRDefault="00F163BE" w:rsidP="00F163BE">
      <w:pPr>
        <w:pStyle w:val="B10"/>
      </w:pPr>
      <w:r w:rsidRPr="003A2472">
        <w:t>-</w:t>
      </w:r>
      <w:r w:rsidRPr="003A2472">
        <w:tab/>
        <w:t>SS (MCPTT server)</w:t>
      </w:r>
    </w:p>
    <w:p w14:paraId="6AFEB42A" w14:textId="77777777" w:rsidR="00F163BE" w:rsidRPr="003A2472" w:rsidRDefault="00F163BE" w:rsidP="00F163BE">
      <w:pPr>
        <w:pStyle w:val="B10"/>
      </w:pPr>
      <w:r w:rsidRPr="003A2472">
        <w:t>-</w:t>
      </w:r>
      <w:r w:rsidRPr="003A2472">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852AFFC" w14:textId="77777777" w:rsidR="00F163BE" w:rsidRPr="003A2472" w:rsidRDefault="00F163BE" w:rsidP="00F163BE">
      <w:pPr>
        <w:pStyle w:val="H6"/>
      </w:pPr>
      <w:r w:rsidRPr="003A2472">
        <w:t>IUT:</w:t>
      </w:r>
    </w:p>
    <w:p w14:paraId="273632C9" w14:textId="77777777" w:rsidR="00F163BE" w:rsidRPr="003A2472" w:rsidRDefault="00F163BE" w:rsidP="00F163BE">
      <w:pPr>
        <w:pStyle w:val="B10"/>
      </w:pPr>
      <w:r w:rsidRPr="003A2472">
        <w:t>-</w:t>
      </w:r>
      <w:r w:rsidRPr="003A2472">
        <w:tab/>
        <w:t>UE (MCPTT client)</w:t>
      </w:r>
    </w:p>
    <w:p w14:paraId="6547137F" w14:textId="77777777" w:rsidR="00F163BE" w:rsidRPr="003A2472" w:rsidRDefault="00F163BE" w:rsidP="00F163BE">
      <w:pPr>
        <w:pStyle w:val="B10"/>
      </w:pPr>
      <w:r w:rsidRPr="003A2472">
        <w:t>-</w:t>
      </w:r>
      <w:r w:rsidRPr="003A2472">
        <w:tab/>
        <w:t>The test USIM set as defined in TS 36.579-1 [2], subclause 5.5.10 is inserted.</w:t>
      </w:r>
    </w:p>
    <w:p w14:paraId="72C3DE1A" w14:textId="77777777" w:rsidR="00F163BE" w:rsidRPr="003A2472" w:rsidRDefault="00F163BE" w:rsidP="00F163BE">
      <w:pPr>
        <w:pStyle w:val="H6"/>
      </w:pPr>
      <w:r w:rsidRPr="003A2472">
        <w:t>Preamble:</w:t>
      </w:r>
    </w:p>
    <w:p w14:paraId="5F2C8C05" w14:textId="7699E1DE" w:rsidR="00F163BE" w:rsidRPr="003A2472" w:rsidRDefault="00F163BE" w:rsidP="00F163BE">
      <w:pPr>
        <w:pStyle w:val="B10"/>
      </w:pPr>
      <w:r w:rsidRPr="003A2472">
        <w:t>-</w:t>
      </w:r>
      <w:r w:rsidRPr="003A2472">
        <w:tab/>
        <w:t>The UE has performed the Generic Test Procedure for MCPTT UE registration as specified in TS 36.579-1 [2], subclause 5.4.2.</w:t>
      </w:r>
    </w:p>
    <w:p w14:paraId="4B049054" w14:textId="665D180D" w:rsidR="00F163BE" w:rsidRPr="003A2472" w:rsidRDefault="00F163BE" w:rsidP="00F163BE">
      <w:pPr>
        <w:pStyle w:val="B10"/>
      </w:pPr>
      <w:r w:rsidRPr="003A2472">
        <w:lastRenderedPageBreak/>
        <w:t>-</w:t>
      </w:r>
      <w:r w:rsidRPr="003A2472">
        <w:tab/>
        <w:t xml:space="preserve">The MCPTT User performs the </w:t>
      </w:r>
      <w:del w:id="9" w:author="MCC160" w:date="2022-02-02T15:49:00Z">
        <w:r w:rsidRPr="003A2472" w:rsidDel="009323B2">
          <w:delText>Generic Test P</w:delText>
        </w:r>
      </w:del>
      <w:ins w:id="10" w:author="MCC160" w:date="2022-02-02T15:49:00Z">
        <w:r w:rsidR="009323B2" w:rsidRPr="003A2472">
          <w:t>p</w:t>
        </w:r>
      </w:ins>
      <w:r w:rsidRPr="003A2472">
        <w:t>rocedure for MCPTT Authorization/Configuration and Key Generation as specified in TS 36.579-1 [2], subclause 5.3.2.</w:t>
      </w:r>
    </w:p>
    <w:p w14:paraId="0921D1AB" w14:textId="77777777" w:rsidR="00F163BE" w:rsidRPr="003A2472" w:rsidRDefault="00F163BE" w:rsidP="00F163BE">
      <w:pPr>
        <w:pStyle w:val="B2"/>
      </w:pPr>
      <w:r w:rsidRPr="003A2472">
        <w:t>-</w:t>
      </w:r>
      <w:r w:rsidRPr="003A2472">
        <w:tab/>
        <w:t>The MCPTT User is authorized to initiate</w:t>
      </w:r>
      <w:r w:rsidRPr="003A2472">
        <w:rPr>
          <w:lang w:eastAsia="ko-KR"/>
        </w:rPr>
        <w:t xml:space="preserve"> private calls</w:t>
      </w:r>
      <w:r w:rsidRPr="003A2472">
        <w:t>: the &lt;allow-private-call&gt;</w:t>
      </w:r>
      <w:r w:rsidRPr="003A2472">
        <w:rPr>
          <w:lang w:eastAsia="ko-KR"/>
        </w:rPr>
        <w:t xml:space="preserve"> element of the &lt;ruleset&gt; element </w:t>
      </w:r>
      <w:r w:rsidRPr="003A2472">
        <w:t>is present in the MCPTT user profile document and is set to "true".</w:t>
      </w:r>
    </w:p>
    <w:p w14:paraId="026D42DF" w14:textId="198558F2" w:rsidR="00A23016" w:rsidRPr="003A2472" w:rsidRDefault="00A23016" w:rsidP="00E54153"/>
    <w:p w14:paraId="34AB14AB" w14:textId="36D366A9" w:rsidR="00A23016" w:rsidRPr="003A2472" w:rsidRDefault="00A23016" w:rsidP="00A23016">
      <w:pPr>
        <w:pStyle w:val="B10"/>
      </w:pPr>
      <w:r w:rsidRPr="003A2472">
        <w:t>-</w:t>
      </w:r>
      <w:r w:rsidRPr="003A2472">
        <w:tab/>
        <w:t xml:space="preserve">The MCPTT User performs the </w:t>
      </w:r>
      <w:del w:id="11" w:author="MCC160" w:date="2022-02-02T15:49:00Z">
        <w:r w:rsidRPr="003A2472" w:rsidDel="009323B2">
          <w:delText>Generic Test P</w:delText>
        </w:r>
      </w:del>
      <w:ins w:id="12" w:author="MCC160" w:date="2022-02-02T15:49:00Z">
        <w:r w:rsidR="009323B2" w:rsidRPr="003A2472">
          <w:t>p</w:t>
        </w:r>
      </w:ins>
      <w:r w:rsidRPr="003A2472">
        <w:t>rocedure for MCPTT pre-established session establishment CO as specified in TS 36.579-1 [2], subclause 5.3.3.</w:t>
      </w:r>
    </w:p>
    <w:p w14:paraId="65494C3A" w14:textId="77777777" w:rsidR="00F163BE" w:rsidRPr="003A2472" w:rsidRDefault="00F163BE" w:rsidP="00F163BE">
      <w:pPr>
        <w:pStyle w:val="B10"/>
      </w:pPr>
      <w:r w:rsidRPr="003A2472">
        <w:t>-</w:t>
      </w:r>
      <w:r w:rsidRPr="003A2472">
        <w:tab/>
        <w:t>UE States at the end of the preamble</w:t>
      </w:r>
    </w:p>
    <w:p w14:paraId="47FE3CA3" w14:textId="77777777" w:rsidR="00F163BE" w:rsidRPr="003A2472" w:rsidRDefault="00F163BE" w:rsidP="00F163BE">
      <w:pPr>
        <w:pStyle w:val="B2"/>
      </w:pPr>
      <w:r w:rsidRPr="003A2472">
        <w:t>-</w:t>
      </w:r>
      <w:r w:rsidRPr="003A2472">
        <w:tab/>
        <w:t>The UE is in E-UTRA Registered, Idle Mode state.</w:t>
      </w:r>
    </w:p>
    <w:p w14:paraId="7F6924CF" w14:textId="77777777" w:rsidR="00F163BE" w:rsidRPr="003A2472" w:rsidRDefault="00F163BE" w:rsidP="00F163BE">
      <w:pPr>
        <w:pStyle w:val="B2"/>
      </w:pPr>
      <w:r w:rsidRPr="003A2472">
        <w:t>-</w:t>
      </w:r>
      <w:r w:rsidRPr="003A2472">
        <w:tab/>
        <w:t>The MCPTT Client Application has been activated and User has registered-in as the MCPTT User with the Server as active user at the Client.</w:t>
      </w:r>
    </w:p>
    <w:p w14:paraId="7FB6131B" w14:textId="77777777" w:rsidR="00F163BE" w:rsidRPr="003A2472" w:rsidRDefault="00F163BE" w:rsidP="00F163BE">
      <w:pPr>
        <w:pStyle w:val="H6"/>
      </w:pPr>
      <w:r w:rsidRPr="003A2472">
        <w:lastRenderedPageBreak/>
        <w:t>6.2.26.3.2</w:t>
      </w:r>
      <w:r w:rsidRPr="003A2472">
        <w:tab/>
        <w:t>Test procedure sequence</w:t>
      </w:r>
    </w:p>
    <w:p w14:paraId="0707E108" w14:textId="77777777" w:rsidR="00F163BE" w:rsidRPr="003A2472" w:rsidRDefault="00F163BE" w:rsidP="00F163BE">
      <w:pPr>
        <w:pStyle w:val="TH"/>
      </w:pPr>
      <w:r w:rsidRPr="003A2472">
        <w:t>Table 6.2.26.3.2-1: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F163BE" w:rsidRPr="003A2472" w14:paraId="5A8D5160" w14:textId="77777777" w:rsidTr="00E54153">
        <w:trPr>
          <w:cantSplit/>
        </w:trPr>
        <w:tc>
          <w:tcPr>
            <w:tcW w:w="533" w:type="dxa"/>
            <w:tcBorders>
              <w:top w:val="single" w:sz="4" w:space="0" w:color="auto"/>
              <w:left w:val="single" w:sz="4" w:space="0" w:color="auto"/>
              <w:bottom w:val="nil"/>
              <w:right w:val="single" w:sz="4" w:space="0" w:color="auto"/>
            </w:tcBorders>
            <w:hideMark/>
          </w:tcPr>
          <w:p w14:paraId="5450AAE0" w14:textId="77777777" w:rsidR="00F163BE" w:rsidRPr="003A2472" w:rsidRDefault="00F163BE">
            <w:pPr>
              <w:pStyle w:val="TAH"/>
              <w:rPr>
                <w:lang w:eastAsia="ko-KR"/>
              </w:rPr>
            </w:pPr>
            <w:r w:rsidRPr="003A2472">
              <w:rPr>
                <w:lang w:eastAsia="ko-KR"/>
              </w:rPr>
              <w:lastRenderedPageBreak/>
              <w:t>St</w:t>
            </w:r>
          </w:p>
        </w:tc>
        <w:tc>
          <w:tcPr>
            <w:tcW w:w="3967" w:type="dxa"/>
            <w:tcBorders>
              <w:top w:val="single" w:sz="4" w:space="0" w:color="auto"/>
              <w:left w:val="single" w:sz="4" w:space="0" w:color="auto"/>
              <w:bottom w:val="nil"/>
              <w:right w:val="single" w:sz="4" w:space="0" w:color="auto"/>
            </w:tcBorders>
            <w:hideMark/>
          </w:tcPr>
          <w:p w14:paraId="35B82B57" w14:textId="77777777" w:rsidR="00F163BE" w:rsidRPr="003A2472" w:rsidRDefault="00F163BE">
            <w:pPr>
              <w:pStyle w:val="TAH"/>
              <w:rPr>
                <w:lang w:eastAsia="ko-KR"/>
              </w:rPr>
            </w:pPr>
            <w:r w:rsidRPr="003A2472">
              <w:rPr>
                <w:lang w:eastAsia="ko-KR"/>
              </w:rP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75638BE2" w14:textId="77777777" w:rsidR="00F163BE" w:rsidRPr="003A2472" w:rsidRDefault="00F163BE">
            <w:pPr>
              <w:pStyle w:val="TAH"/>
              <w:rPr>
                <w:lang w:eastAsia="ko-KR"/>
              </w:rPr>
            </w:pPr>
            <w:r w:rsidRPr="003A2472">
              <w:rPr>
                <w:lang w:eastAsia="ko-KR"/>
              </w:rPr>
              <w:t>Message Sequence</w:t>
            </w:r>
          </w:p>
        </w:tc>
        <w:tc>
          <w:tcPr>
            <w:tcW w:w="565" w:type="dxa"/>
            <w:tcBorders>
              <w:top w:val="single" w:sz="4" w:space="0" w:color="auto"/>
              <w:left w:val="single" w:sz="4" w:space="0" w:color="auto"/>
              <w:bottom w:val="nil"/>
              <w:right w:val="single" w:sz="4" w:space="0" w:color="auto"/>
            </w:tcBorders>
            <w:hideMark/>
          </w:tcPr>
          <w:p w14:paraId="06FA50CB" w14:textId="77777777" w:rsidR="00F163BE" w:rsidRPr="003A2472" w:rsidRDefault="00F163BE">
            <w:pPr>
              <w:pStyle w:val="TAH"/>
              <w:rPr>
                <w:lang w:eastAsia="ko-KR"/>
              </w:rPr>
            </w:pPr>
            <w:r w:rsidRPr="003A2472">
              <w:rPr>
                <w:lang w:eastAsia="ko-KR"/>
              </w:rPr>
              <w:t>TP</w:t>
            </w:r>
          </w:p>
        </w:tc>
        <w:tc>
          <w:tcPr>
            <w:tcW w:w="850" w:type="dxa"/>
            <w:tcBorders>
              <w:top w:val="single" w:sz="4" w:space="0" w:color="auto"/>
              <w:left w:val="single" w:sz="4" w:space="0" w:color="auto"/>
              <w:bottom w:val="nil"/>
              <w:right w:val="single" w:sz="4" w:space="0" w:color="auto"/>
            </w:tcBorders>
            <w:hideMark/>
          </w:tcPr>
          <w:p w14:paraId="4BFA409B" w14:textId="77777777" w:rsidR="00F163BE" w:rsidRPr="003A2472" w:rsidRDefault="00F163BE">
            <w:pPr>
              <w:pStyle w:val="TAH"/>
              <w:rPr>
                <w:lang w:eastAsia="ko-KR"/>
              </w:rPr>
            </w:pPr>
            <w:r w:rsidRPr="003A2472">
              <w:rPr>
                <w:lang w:eastAsia="ko-KR"/>
              </w:rPr>
              <w:t>Verdict</w:t>
            </w:r>
          </w:p>
        </w:tc>
      </w:tr>
      <w:tr w:rsidR="00F163BE" w:rsidRPr="003A2472" w14:paraId="343BD05F" w14:textId="77777777" w:rsidTr="00E54153">
        <w:trPr>
          <w:cantSplit/>
        </w:trPr>
        <w:tc>
          <w:tcPr>
            <w:tcW w:w="533" w:type="dxa"/>
            <w:tcBorders>
              <w:top w:val="nil"/>
              <w:left w:val="single" w:sz="4" w:space="0" w:color="auto"/>
              <w:bottom w:val="single" w:sz="4" w:space="0" w:color="auto"/>
              <w:right w:val="single" w:sz="4" w:space="0" w:color="auto"/>
            </w:tcBorders>
          </w:tcPr>
          <w:p w14:paraId="7A77AC42" w14:textId="77777777" w:rsidR="00F163BE" w:rsidRPr="003A2472" w:rsidRDefault="00F163BE">
            <w:pPr>
              <w:pStyle w:val="TAH"/>
              <w:rPr>
                <w:lang w:eastAsia="ko-KR"/>
              </w:rPr>
            </w:pPr>
          </w:p>
        </w:tc>
        <w:tc>
          <w:tcPr>
            <w:tcW w:w="3967" w:type="dxa"/>
            <w:tcBorders>
              <w:top w:val="nil"/>
              <w:left w:val="single" w:sz="4" w:space="0" w:color="auto"/>
              <w:bottom w:val="single" w:sz="4" w:space="0" w:color="auto"/>
              <w:right w:val="single" w:sz="4" w:space="0" w:color="auto"/>
            </w:tcBorders>
          </w:tcPr>
          <w:p w14:paraId="5C185EC1" w14:textId="77777777" w:rsidR="00F163BE" w:rsidRPr="003A2472" w:rsidRDefault="00F163BE">
            <w:pPr>
              <w:pStyle w:val="TAH"/>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2DF7F8D7" w14:textId="77777777" w:rsidR="00F163BE" w:rsidRPr="003A2472" w:rsidRDefault="00F163BE">
            <w:pPr>
              <w:pStyle w:val="TAH"/>
              <w:rPr>
                <w:lang w:eastAsia="ko-KR"/>
              </w:rPr>
            </w:pPr>
            <w:r w:rsidRPr="003A2472">
              <w:rPr>
                <w:lang w:eastAsia="ko-KR"/>
              </w:rPr>
              <w:t>U - S</w:t>
            </w:r>
          </w:p>
        </w:tc>
        <w:tc>
          <w:tcPr>
            <w:tcW w:w="2977" w:type="dxa"/>
            <w:tcBorders>
              <w:top w:val="single" w:sz="4" w:space="0" w:color="auto"/>
              <w:left w:val="single" w:sz="4" w:space="0" w:color="auto"/>
              <w:bottom w:val="single" w:sz="4" w:space="0" w:color="auto"/>
              <w:right w:val="single" w:sz="4" w:space="0" w:color="auto"/>
            </w:tcBorders>
            <w:hideMark/>
          </w:tcPr>
          <w:p w14:paraId="1D122B12" w14:textId="77777777" w:rsidR="00F163BE" w:rsidRPr="003A2472" w:rsidRDefault="00F163BE">
            <w:pPr>
              <w:pStyle w:val="TAH"/>
              <w:rPr>
                <w:lang w:eastAsia="ko-KR"/>
              </w:rPr>
            </w:pPr>
            <w:r w:rsidRPr="003A2472">
              <w:rPr>
                <w:lang w:eastAsia="ko-KR"/>
              </w:rPr>
              <w:t>Message</w:t>
            </w:r>
          </w:p>
        </w:tc>
        <w:tc>
          <w:tcPr>
            <w:tcW w:w="565" w:type="dxa"/>
            <w:tcBorders>
              <w:top w:val="nil"/>
              <w:left w:val="single" w:sz="4" w:space="0" w:color="auto"/>
              <w:bottom w:val="single" w:sz="4" w:space="0" w:color="auto"/>
              <w:right w:val="single" w:sz="4" w:space="0" w:color="auto"/>
            </w:tcBorders>
          </w:tcPr>
          <w:p w14:paraId="5D0B18A5" w14:textId="77777777" w:rsidR="00F163BE" w:rsidRPr="003A2472" w:rsidRDefault="00F163BE">
            <w:pPr>
              <w:pStyle w:val="TAH"/>
              <w:rPr>
                <w:lang w:eastAsia="ko-KR"/>
              </w:rPr>
            </w:pPr>
          </w:p>
        </w:tc>
        <w:tc>
          <w:tcPr>
            <w:tcW w:w="850" w:type="dxa"/>
            <w:tcBorders>
              <w:top w:val="nil"/>
              <w:left w:val="single" w:sz="4" w:space="0" w:color="auto"/>
              <w:bottom w:val="single" w:sz="4" w:space="0" w:color="auto"/>
              <w:right w:val="single" w:sz="4" w:space="0" w:color="auto"/>
            </w:tcBorders>
          </w:tcPr>
          <w:p w14:paraId="0DBD5A3F" w14:textId="77777777" w:rsidR="00F163BE" w:rsidRPr="003A2472" w:rsidRDefault="00F163BE">
            <w:pPr>
              <w:pStyle w:val="TAH"/>
              <w:rPr>
                <w:lang w:eastAsia="ko-KR"/>
              </w:rPr>
            </w:pPr>
          </w:p>
        </w:tc>
      </w:tr>
      <w:tr w:rsidR="00F163BE" w:rsidRPr="003A2472" w14:paraId="0F1C909A"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2784EA09" w14:textId="77777777" w:rsidR="00F163BE" w:rsidRPr="003A2472" w:rsidRDefault="00F163BE">
            <w:pPr>
              <w:pStyle w:val="TAC"/>
              <w:rPr>
                <w:lang w:eastAsia="ko-KR"/>
              </w:rPr>
            </w:pPr>
            <w:r w:rsidRPr="003A2472">
              <w:rPr>
                <w:lang w:eastAsia="ko-KR"/>
              </w:rPr>
              <w:t>1a1</w:t>
            </w:r>
          </w:p>
        </w:tc>
        <w:tc>
          <w:tcPr>
            <w:tcW w:w="3967" w:type="dxa"/>
            <w:tcBorders>
              <w:top w:val="single" w:sz="4" w:space="0" w:color="auto"/>
              <w:left w:val="single" w:sz="4" w:space="0" w:color="auto"/>
              <w:bottom w:val="single" w:sz="4" w:space="0" w:color="auto"/>
              <w:right w:val="single" w:sz="4" w:space="0" w:color="auto"/>
            </w:tcBorders>
            <w:hideMark/>
          </w:tcPr>
          <w:p w14:paraId="31132227" w14:textId="3378812B" w:rsidR="00F163BE" w:rsidRPr="003A2472" w:rsidRDefault="00670D7E">
            <w:pPr>
              <w:pStyle w:val="TAL"/>
              <w:rPr>
                <w:lang w:eastAsia="ko-KR"/>
              </w:rPr>
            </w:pPr>
            <w:r w:rsidRPr="003A2472">
              <w:rPr>
                <w:lang w:eastAsia="ko-KR"/>
              </w:rPr>
              <w:t>V</w:t>
            </w:r>
            <w:r w:rsidR="00685920" w:rsidRPr="003A2472">
              <w:rPr>
                <w:lang w:eastAsia="ko-KR"/>
              </w:rPr>
              <w:t>oid</w:t>
            </w:r>
          </w:p>
        </w:tc>
        <w:tc>
          <w:tcPr>
            <w:tcW w:w="708" w:type="dxa"/>
            <w:tcBorders>
              <w:top w:val="single" w:sz="4" w:space="0" w:color="auto"/>
              <w:left w:val="single" w:sz="4" w:space="0" w:color="auto"/>
              <w:bottom w:val="single" w:sz="4" w:space="0" w:color="auto"/>
              <w:right w:val="single" w:sz="4" w:space="0" w:color="auto"/>
            </w:tcBorders>
            <w:hideMark/>
          </w:tcPr>
          <w:p w14:paraId="46120590" w14:textId="77777777" w:rsidR="00F163BE" w:rsidRPr="003A2472" w:rsidRDefault="00F163BE">
            <w:pPr>
              <w:pStyle w:val="TAC"/>
              <w:rPr>
                <w:lang w:eastAsia="ko-KR"/>
              </w:rPr>
            </w:pPr>
            <w:r w:rsidRPr="003A2472">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3C6C4585" w14:textId="77777777" w:rsidR="00F163BE" w:rsidRPr="003A2472" w:rsidRDefault="00F163BE">
            <w:pPr>
              <w:pStyle w:val="TAL"/>
              <w:rPr>
                <w:lang w:eastAsia="ko-KR"/>
              </w:rPr>
            </w:pPr>
            <w:r w:rsidRPr="003A2472">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0B3E1D9" w14:textId="77777777" w:rsidR="00F163BE" w:rsidRPr="003A2472" w:rsidRDefault="00F163BE">
            <w:pPr>
              <w:pStyle w:val="TAC"/>
              <w:rPr>
                <w:lang w:eastAsia="ko-KR"/>
              </w:rPr>
            </w:pPr>
            <w:r w:rsidRPr="003A2472">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2FEC1634" w14:textId="77777777" w:rsidR="00F163BE" w:rsidRPr="003A2472" w:rsidRDefault="00F163BE">
            <w:pPr>
              <w:pStyle w:val="TAC"/>
              <w:rPr>
                <w:lang w:eastAsia="ko-KR"/>
              </w:rPr>
            </w:pPr>
            <w:r w:rsidRPr="003A2472">
              <w:rPr>
                <w:lang w:eastAsia="ko-KR"/>
              </w:rPr>
              <w:t>-</w:t>
            </w:r>
          </w:p>
        </w:tc>
      </w:tr>
      <w:tr w:rsidR="00F163BE" w:rsidRPr="003A2472" w14:paraId="492FC45B"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55E410E7" w14:textId="289CCEC1" w:rsidR="00F163BE" w:rsidRPr="003A2472" w:rsidRDefault="00F163BE">
            <w:pPr>
              <w:pStyle w:val="TAC"/>
              <w:rPr>
                <w:lang w:eastAsia="ko-KR"/>
              </w:rPr>
            </w:pPr>
            <w:r w:rsidRPr="003A2472">
              <w:rPr>
                <w:lang w:eastAsia="ko-KR"/>
              </w:rPr>
              <w:t>2</w:t>
            </w:r>
            <w:r w:rsidR="00670D7E" w:rsidRPr="003A2472">
              <w:rPr>
                <w:lang w:eastAsia="ko-KR"/>
              </w:rPr>
              <w:t>-3A</w:t>
            </w:r>
          </w:p>
        </w:tc>
        <w:tc>
          <w:tcPr>
            <w:tcW w:w="3967" w:type="dxa"/>
            <w:tcBorders>
              <w:top w:val="single" w:sz="4" w:space="0" w:color="auto"/>
              <w:left w:val="single" w:sz="4" w:space="0" w:color="auto"/>
              <w:bottom w:val="single" w:sz="4" w:space="0" w:color="auto"/>
              <w:right w:val="single" w:sz="4" w:space="0" w:color="auto"/>
            </w:tcBorders>
            <w:hideMark/>
          </w:tcPr>
          <w:p w14:paraId="17D81122" w14:textId="1F96E46C" w:rsidR="00670D7E" w:rsidRPr="003A2472" w:rsidRDefault="00670D7E">
            <w:pPr>
              <w:pStyle w:val="TAL"/>
              <w:rPr>
                <w:lang w:eastAsia="ko-KR"/>
              </w:rPr>
            </w:pPr>
            <w:r w:rsidRPr="003A2472">
              <w:t xml:space="preserve">Steps 1a1-3 of the </w:t>
            </w:r>
            <w:del w:id="13" w:author="MCC160" w:date="2022-02-02T15:49:00Z">
              <w:r w:rsidRPr="003A2472" w:rsidDel="009323B2">
                <w:delText>Generic Test P</w:delText>
              </w:r>
            </w:del>
            <w:ins w:id="14" w:author="MCC160" w:date="2022-02-02T15:49:00Z">
              <w:r w:rsidR="009323B2" w:rsidRPr="003A2472">
                <w:t>p</w:t>
              </w:r>
            </w:ins>
            <w:r w:rsidRPr="003A2472">
              <w:t>rocedure for MCX SIP MESSAGE CT as described in</w:t>
            </w:r>
            <w:r w:rsidRPr="003A2472">
              <w:rPr>
                <w:szCs w:val="18"/>
              </w:rPr>
              <w:t xml:space="preserve"> TS 36.579-1 [2] Table 5.3.33.3-1</w:t>
            </w:r>
            <w:r w:rsidR="00F163BE" w:rsidRPr="003A2472">
              <w:rPr>
                <w:lang w:eastAsia="ko-KR"/>
              </w:rPr>
              <w:t xml:space="preserve"> requesting the establishment of MCPTT Remotely initiated private call</w:t>
            </w:r>
            <w:r w:rsidRPr="003A2472">
              <w:rPr>
                <w:lang w:eastAsia="ko-KR"/>
              </w:rPr>
              <w:t xml:space="preserve"> are performed</w:t>
            </w:r>
            <w:r w:rsidR="00F163BE" w:rsidRPr="003A2472">
              <w:rPr>
                <w:lang w:eastAsia="ko-KR"/>
              </w:rPr>
              <w:t>;</w:t>
            </w:r>
          </w:p>
          <w:p w14:paraId="29694729" w14:textId="4868E0F3" w:rsidR="00F163BE" w:rsidRPr="003A2472" w:rsidRDefault="00F163BE">
            <w:pPr>
              <w:pStyle w:val="TAL"/>
              <w:rPr>
                <w:lang w:eastAsia="ko-KR"/>
              </w:rPr>
            </w:pPr>
            <w:r w:rsidRPr="003A2472">
              <w:rPr>
                <w:lang w:eastAsia="zh-CN"/>
              </w:rPr>
              <w:t xml:space="preserve">the </w:t>
            </w:r>
            <w:r w:rsidRPr="003A2472">
              <w:rPr>
                <w:lang w:eastAsia="ko-KR"/>
              </w:rPr>
              <w:t>MCPTT ID of the identified MCPTT user of the remotely initiated private call set to the ID of the MCPTT user requesting the call initiation; the &lt;notify-remote-user&gt; element contained in the application/vnd.3gpp.mcptt-info+xml MIME body is set to a value of "false".</w:t>
            </w:r>
          </w:p>
        </w:tc>
        <w:tc>
          <w:tcPr>
            <w:tcW w:w="708" w:type="dxa"/>
            <w:tcBorders>
              <w:top w:val="single" w:sz="4" w:space="0" w:color="auto"/>
              <w:left w:val="single" w:sz="4" w:space="0" w:color="auto"/>
              <w:bottom w:val="single" w:sz="4" w:space="0" w:color="auto"/>
              <w:right w:val="single" w:sz="4" w:space="0" w:color="auto"/>
            </w:tcBorders>
          </w:tcPr>
          <w:p w14:paraId="46DBB02F" w14:textId="7A8AB725" w:rsidR="00F163BE" w:rsidRPr="003A2472" w:rsidRDefault="00670D7E">
            <w:pPr>
              <w:pStyle w:val="TAC"/>
              <w:rPr>
                <w:lang w:eastAsia="ko-KR"/>
              </w:rPr>
            </w:pPr>
            <w:r w:rsidRPr="003A2472">
              <w:rPr>
                <w:lang w:eastAsia="ko-KR"/>
              </w:rPr>
              <w:t>-</w:t>
            </w:r>
          </w:p>
        </w:tc>
        <w:tc>
          <w:tcPr>
            <w:tcW w:w="2977" w:type="dxa"/>
            <w:tcBorders>
              <w:top w:val="single" w:sz="4" w:space="0" w:color="auto"/>
              <w:left w:val="single" w:sz="4" w:space="0" w:color="auto"/>
              <w:bottom w:val="single" w:sz="4" w:space="0" w:color="auto"/>
              <w:right w:val="single" w:sz="4" w:space="0" w:color="auto"/>
            </w:tcBorders>
          </w:tcPr>
          <w:p w14:paraId="7502CF11" w14:textId="36A103B9" w:rsidR="00F163BE" w:rsidRPr="003A2472" w:rsidRDefault="00670D7E">
            <w:pPr>
              <w:pStyle w:val="TAL"/>
              <w:rPr>
                <w:lang w:eastAsia="ko-KR"/>
              </w:rPr>
            </w:pPr>
            <w:r w:rsidRPr="003A2472">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7CEB0C5" w14:textId="77777777" w:rsidR="00F163BE" w:rsidRPr="003A2472" w:rsidRDefault="00F163BE">
            <w:pPr>
              <w:pStyle w:val="TAC"/>
              <w:rPr>
                <w:lang w:eastAsia="ko-KR"/>
              </w:rPr>
            </w:pPr>
            <w:r w:rsidRPr="003A2472">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1F603722" w14:textId="77777777" w:rsidR="00F163BE" w:rsidRPr="003A2472" w:rsidRDefault="00F163BE">
            <w:pPr>
              <w:pStyle w:val="TAC"/>
              <w:rPr>
                <w:lang w:eastAsia="ko-KR"/>
              </w:rPr>
            </w:pPr>
            <w:r w:rsidRPr="003A2472">
              <w:rPr>
                <w:lang w:eastAsia="ko-KR"/>
              </w:rPr>
              <w:t>-</w:t>
            </w:r>
          </w:p>
        </w:tc>
      </w:tr>
      <w:tr w:rsidR="00F163BE" w:rsidRPr="003A2472" w14:paraId="1C8278DA"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732CB0D4" w14:textId="77777777" w:rsidR="00F163BE" w:rsidRPr="003A2472" w:rsidRDefault="00F163BE">
            <w:pPr>
              <w:pStyle w:val="TAC"/>
              <w:rPr>
                <w:lang w:eastAsia="ko-KR"/>
              </w:rPr>
            </w:pPr>
            <w:r w:rsidRPr="003A2472">
              <w:rPr>
                <w:lang w:eastAsia="ko-KR"/>
              </w:rPr>
              <w:t>4</w:t>
            </w:r>
          </w:p>
        </w:tc>
        <w:tc>
          <w:tcPr>
            <w:tcW w:w="3967" w:type="dxa"/>
            <w:tcBorders>
              <w:top w:val="single" w:sz="4" w:space="0" w:color="auto"/>
              <w:left w:val="single" w:sz="4" w:space="0" w:color="auto"/>
              <w:bottom w:val="single" w:sz="4" w:space="0" w:color="auto"/>
              <w:right w:val="single" w:sz="4" w:space="0" w:color="auto"/>
            </w:tcBorders>
          </w:tcPr>
          <w:p w14:paraId="1488A8BF" w14:textId="09ED5506" w:rsidR="00F163BE" w:rsidRPr="003A2472" w:rsidRDefault="00670D7E">
            <w:pPr>
              <w:pStyle w:val="TAL"/>
              <w:rPr>
                <w:lang w:eastAsia="ko-KR"/>
              </w:rPr>
            </w:pPr>
            <w:r w:rsidRPr="003A2472">
              <w:rPr>
                <w:lang w:eastAsia="ko-KR"/>
              </w:rPr>
              <w:t>V</w:t>
            </w:r>
            <w:r w:rsidR="00685920" w:rsidRPr="003A2472">
              <w:rPr>
                <w:lang w:eastAsia="ko-KR"/>
              </w:rPr>
              <w:t>oid</w:t>
            </w:r>
          </w:p>
        </w:tc>
        <w:tc>
          <w:tcPr>
            <w:tcW w:w="708" w:type="dxa"/>
            <w:tcBorders>
              <w:top w:val="single" w:sz="4" w:space="0" w:color="auto"/>
              <w:left w:val="single" w:sz="4" w:space="0" w:color="auto"/>
              <w:bottom w:val="single" w:sz="4" w:space="0" w:color="auto"/>
              <w:right w:val="single" w:sz="4" w:space="0" w:color="auto"/>
            </w:tcBorders>
            <w:hideMark/>
          </w:tcPr>
          <w:p w14:paraId="59BE5CA9" w14:textId="77777777" w:rsidR="00F163BE" w:rsidRPr="003A2472" w:rsidRDefault="00F163BE">
            <w:pPr>
              <w:pStyle w:val="TAC"/>
              <w:rPr>
                <w:lang w:eastAsia="ko-KR"/>
              </w:rPr>
            </w:pPr>
            <w:r w:rsidRPr="003A2472">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76F59EDA" w14:textId="77777777" w:rsidR="00F163BE" w:rsidRPr="003A2472" w:rsidRDefault="00F163BE">
            <w:pPr>
              <w:pStyle w:val="TAL"/>
              <w:rPr>
                <w:lang w:eastAsia="ko-KR"/>
              </w:rPr>
            </w:pPr>
            <w:r w:rsidRPr="003A2472">
              <w:rPr>
                <w:lang w:eastAsia="ko-KR"/>
              </w:rPr>
              <w:t>-</w:t>
            </w:r>
          </w:p>
        </w:tc>
        <w:tc>
          <w:tcPr>
            <w:tcW w:w="565" w:type="dxa"/>
            <w:tcBorders>
              <w:top w:val="single" w:sz="4" w:space="0" w:color="auto"/>
              <w:left w:val="single" w:sz="4" w:space="0" w:color="auto"/>
              <w:bottom w:val="single" w:sz="4" w:space="0" w:color="auto"/>
              <w:right w:val="single" w:sz="4" w:space="0" w:color="auto"/>
            </w:tcBorders>
          </w:tcPr>
          <w:p w14:paraId="47DBFAC5" w14:textId="69E20CEA" w:rsidR="00F163BE" w:rsidRPr="003A2472" w:rsidRDefault="00670D7E">
            <w:pPr>
              <w:pStyle w:val="TAC"/>
              <w:rPr>
                <w:lang w:eastAsia="ko-KR"/>
              </w:rPr>
            </w:pPr>
            <w:r w:rsidRPr="003A2472">
              <w:rPr>
                <w:lang w:eastAsia="ko-KR"/>
              </w:rPr>
              <w:t>-</w:t>
            </w:r>
          </w:p>
        </w:tc>
        <w:tc>
          <w:tcPr>
            <w:tcW w:w="850" w:type="dxa"/>
            <w:tcBorders>
              <w:top w:val="single" w:sz="4" w:space="0" w:color="auto"/>
              <w:left w:val="single" w:sz="4" w:space="0" w:color="auto"/>
              <w:bottom w:val="single" w:sz="4" w:space="0" w:color="auto"/>
              <w:right w:val="single" w:sz="4" w:space="0" w:color="auto"/>
            </w:tcBorders>
          </w:tcPr>
          <w:p w14:paraId="5D302EDB" w14:textId="20164F17" w:rsidR="00F163BE" w:rsidRPr="003A2472" w:rsidRDefault="00670D7E">
            <w:pPr>
              <w:pStyle w:val="TAC"/>
              <w:rPr>
                <w:lang w:eastAsia="ko-KR"/>
              </w:rPr>
            </w:pPr>
            <w:r w:rsidRPr="003A2472">
              <w:rPr>
                <w:lang w:eastAsia="ko-KR"/>
              </w:rPr>
              <w:t>-</w:t>
            </w:r>
          </w:p>
        </w:tc>
      </w:tr>
      <w:tr w:rsidR="00F163BE" w:rsidRPr="003A2472" w14:paraId="542D9264"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64E3E3A9" w14:textId="7A041FBA" w:rsidR="00F163BE" w:rsidRPr="003A2472" w:rsidRDefault="00F163BE">
            <w:pPr>
              <w:pStyle w:val="TAC"/>
              <w:rPr>
                <w:lang w:eastAsia="ko-KR"/>
              </w:rPr>
            </w:pPr>
            <w:r w:rsidRPr="003A2472">
              <w:rPr>
                <w:lang w:eastAsia="ko-KR"/>
              </w:rPr>
              <w:t>5</w:t>
            </w:r>
            <w:r w:rsidR="00670D7E" w:rsidRPr="003A2472">
              <w:rPr>
                <w:lang w:eastAsia="ko-KR"/>
              </w:rPr>
              <w:t>-5C</w:t>
            </w:r>
          </w:p>
        </w:tc>
        <w:tc>
          <w:tcPr>
            <w:tcW w:w="3967" w:type="dxa"/>
            <w:tcBorders>
              <w:top w:val="single" w:sz="4" w:space="0" w:color="auto"/>
              <w:left w:val="single" w:sz="4" w:space="0" w:color="auto"/>
              <w:bottom w:val="single" w:sz="4" w:space="0" w:color="auto"/>
              <w:right w:val="single" w:sz="4" w:space="0" w:color="auto"/>
            </w:tcBorders>
          </w:tcPr>
          <w:p w14:paraId="58597252" w14:textId="50F992FA" w:rsidR="00F163BE" w:rsidRPr="003A2472" w:rsidRDefault="00F163BE" w:rsidP="00670D7E">
            <w:pPr>
              <w:pStyle w:val="TAL"/>
              <w:rPr>
                <w:lang w:eastAsia="ko-KR"/>
              </w:rPr>
            </w:pPr>
            <w:r w:rsidRPr="003A2472">
              <w:rPr>
                <w:lang w:eastAsia="ko-KR"/>
              </w:rPr>
              <w:t xml:space="preserve">Check: </w:t>
            </w:r>
            <w:r w:rsidRPr="003A2472">
              <w:rPr>
                <w:rFonts w:eastAsia="Calibri"/>
                <w:lang w:eastAsia="ko-KR"/>
              </w:rPr>
              <w:t xml:space="preserve">Does the UE (MCPTT client) </w:t>
            </w:r>
            <w:r w:rsidRPr="003A2472">
              <w:rPr>
                <w:lang w:eastAsia="ko-KR"/>
              </w:rPr>
              <w:t xml:space="preserve">perform </w:t>
            </w:r>
            <w:r w:rsidR="00670D7E" w:rsidRPr="003A2472">
              <w:rPr>
                <w:lang w:eastAsia="ko-KR"/>
              </w:rPr>
              <w:t xml:space="preserve">steps 2-5 of the </w:t>
            </w:r>
            <w:del w:id="15" w:author="MCC160" w:date="2022-02-02T15:49:00Z">
              <w:r w:rsidRPr="003A2472" w:rsidDel="009323B2">
                <w:rPr>
                  <w:lang w:eastAsia="ko-KR"/>
                </w:rPr>
                <w:delText>Generic Test P</w:delText>
              </w:r>
            </w:del>
            <w:ins w:id="16" w:author="MCC160" w:date="2022-02-02T15:49:00Z">
              <w:r w:rsidR="009323B2" w:rsidRPr="003A2472">
                <w:rPr>
                  <w:lang w:eastAsia="ko-KR"/>
                </w:rPr>
                <w:t>p</w:t>
              </w:r>
            </w:ins>
            <w:r w:rsidRPr="003A2472">
              <w:rPr>
                <w:lang w:eastAsia="ko-KR"/>
              </w:rPr>
              <w:t xml:space="preserve">rocedure for MCPTT CO call establishment using a pre-established session as described in TS 36.579-1 [2] table </w:t>
            </w:r>
            <w:del w:id="17" w:author="MCC160" w:date="2022-02-02T14:03:00Z">
              <w:r w:rsidRPr="003A2472" w:rsidDel="00583132">
                <w:rPr>
                  <w:lang w:eastAsia="ko-KR"/>
                </w:rPr>
                <w:delText>5.3.9</w:delText>
              </w:r>
            </w:del>
            <w:ins w:id="18" w:author="MCC160" w:date="2022-02-02T14:03:00Z">
              <w:r w:rsidR="00583132" w:rsidRPr="003A2472">
                <w:rPr>
                  <w:lang w:eastAsia="ko-KR"/>
                </w:rPr>
                <w:t>5.3A.3</w:t>
              </w:r>
            </w:ins>
            <w:r w:rsidRPr="003A2472">
              <w:rPr>
                <w:lang w:eastAsia="ko-KR"/>
              </w:rPr>
              <w:t>.3-1 to establish a remotely initiated MCPTT private call?</w:t>
            </w:r>
          </w:p>
        </w:tc>
        <w:tc>
          <w:tcPr>
            <w:tcW w:w="708" w:type="dxa"/>
            <w:tcBorders>
              <w:top w:val="single" w:sz="4" w:space="0" w:color="auto"/>
              <w:left w:val="single" w:sz="4" w:space="0" w:color="auto"/>
              <w:bottom w:val="single" w:sz="4" w:space="0" w:color="auto"/>
              <w:right w:val="single" w:sz="4" w:space="0" w:color="auto"/>
            </w:tcBorders>
            <w:hideMark/>
          </w:tcPr>
          <w:p w14:paraId="7A839438" w14:textId="77777777" w:rsidR="00F163BE" w:rsidRPr="003A2472" w:rsidRDefault="00F163BE">
            <w:pPr>
              <w:pStyle w:val="TAC"/>
              <w:rPr>
                <w:lang w:eastAsia="ko-KR"/>
              </w:rPr>
            </w:pPr>
            <w:r w:rsidRPr="003A2472">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24DA1FC8" w14:textId="77777777" w:rsidR="00F163BE" w:rsidRPr="003A2472" w:rsidRDefault="00F163BE">
            <w:pPr>
              <w:pStyle w:val="TAL"/>
              <w:rPr>
                <w:lang w:eastAsia="ko-KR"/>
              </w:rPr>
            </w:pPr>
            <w:r w:rsidRPr="003A2472">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F0203D0" w14:textId="77777777" w:rsidR="00F163BE" w:rsidRPr="003A2472" w:rsidRDefault="00F163BE">
            <w:pPr>
              <w:pStyle w:val="TAC"/>
              <w:rPr>
                <w:lang w:eastAsia="ko-KR"/>
              </w:rPr>
            </w:pPr>
            <w:r w:rsidRPr="003A2472">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6B591954" w14:textId="77777777" w:rsidR="00F163BE" w:rsidRPr="003A2472" w:rsidRDefault="00F163BE">
            <w:pPr>
              <w:pStyle w:val="TAC"/>
              <w:rPr>
                <w:lang w:eastAsia="ko-KR"/>
              </w:rPr>
            </w:pPr>
            <w:r w:rsidRPr="003A2472">
              <w:rPr>
                <w:lang w:eastAsia="ko-KR"/>
              </w:rPr>
              <w:t>-</w:t>
            </w:r>
          </w:p>
        </w:tc>
      </w:tr>
      <w:tr w:rsidR="00F163BE" w:rsidRPr="003A2472" w14:paraId="0E0F7BA6"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7355EF4D" w14:textId="77777777" w:rsidR="00F163BE" w:rsidRPr="003A2472" w:rsidRDefault="00F163BE">
            <w:pPr>
              <w:pStyle w:val="TAC"/>
              <w:rPr>
                <w:lang w:eastAsia="ko-KR"/>
              </w:rPr>
            </w:pPr>
            <w:r w:rsidRPr="003A2472">
              <w:rPr>
                <w:lang w:eastAsia="ko-KR"/>
              </w:rPr>
              <w:t>6</w:t>
            </w:r>
          </w:p>
        </w:tc>
        <w:tc>
          <w:tcPr>
            <w:tcW w:w="3967" w:type="dxa"/>
            <w:tcBorders>
              <w:top w:val="single" w:sz="4" w:space="0" w:color="auto"/>
              <w:left w:val="single" w:sz="4" w:space="0" w:color="auto"/>
              <w:bottom w:val="single" w:sz="4" w:space="0" w:color="auto"/>
              <w:right w:val="single" w:sz="4" w:space="0" w:color="auto"/>
            </w:tcBorders>
            <w:hideMark/>
          </w:tcPr>
          <w:p w14:paraId="42CA492B" w14:textId="43BB33FC" w:rsidR="00F163BE" w:rsidRPr="003A2472" w:rsidRDefault="00F163BE">
            <w:pPr>
              <w:pStyle w:val="TAL"/>
              <w:rPr>
                <w:lang w:eastAsia="ko-KR"/>
              </w:rPr>
            </w:pPr>
            <w:r w:rsidRPr="003A2472">
              <w:rPr>
                <w:lang w:eastAsia="ko-KR"/>
              </w:rPr>
              <w:t>Check: Does</w:t>
            </w:r>
            <w:r w:rsidR="00670D7E" w:rsidRPr="003A2472">
              <w:rPr>
                <w:lang w:eastAsia="ko-KR"/>
              </w:rPr>
              <w:t>, in the next 5 sec,</w:t>
            </w:r>
            <w:r w:rsidRPr="003A2472">
              <w:rPr>
                <w:lang w:eastAsia="ko-KR"/>
              </w:rPr>
              <w:t xml:space="preserve"> the UE (MCPTT Client) send a SIP MESSAGE confirming the progress of the MCPTT </w:t>
            </w:r>
            <w:r w:rsidRPr="003A2472">
              <w:rPr>
                <w:lang w:eastAsia="zh-CN"/>
              </w:rPr>
              <w:t>remotely initiated private call</w:t>
            </w:r>
            <w:r w:rsidRPr="003A2472">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6565DB8C" w14:textId="77777777" w:rsidR="00F163BE" w:rsidRPr="003A2472" w:rsidRDefault="00F163BE">
            <w:pPr>
              <w:pStyle w:val="TAC"/>
              <w:rPr>
                <w:lang w:eastAsia="ko-KR"/>
              </w:rPr>
            </w:pPr>
            <w:r w:rsidRPr="003A2472">
              <w:rPr>
                <w:lang w:eastAsia="ko-KR"/>
              </w:rPr>
              <w:t>--&gt;</w:t>
            </w:r>
          </w:p>
        </w:tc>
        <w:tc>
          <w:tcPr>
            <w:tcW w:w="2977" w:type="dxa"/>
            <w:tcBorders>
              <w:top w:val="single" w:sz="4" w:space="0" w:color="auto"/>
              <w:left w:val="single" w:sz="4" w:space="0" w:color="auto"/>
              <w:bottom w:val="single" w:sz="4" w:space="0" w:color="auto"/>
              <w:right w:val="single" w:sz="4" w:space="0" w:color="auto"/>
            </w:tcBorders>
            <w:hideMark/>
          </w:tcPr>
          <w:p w14:paraId="0FA47D67" w14:textId="77777777" w:rsidR="00F163BE" w:rsidRPr="003A2472" w:rsidRDefault="00F163BE">
            <w:pPr>
              <w:pStyle w:val="TAL"/>
              <w:rPr>
                <w:lang w:eastAsia="ko-KR"/>
              </w:rPr>
            </w:pPr>
            <w:r w:rsidRPr="003A2472">
              <w:rPr>
                <w:lang w:eastAsia="ko-KR"/>
              </w:rPr>
              <w:t>SIP MESSAGE</w:t>
            </w:r>
          </w:p>
        </w:tc>
        <w:tc>
          <w:tcPr>
            <w:tcW w:w="565" w:type="dxa"/>
            <w:tcBorders>
              <w:top w:val="single" w:sz="4" w:space="0" w:color="auto"/>
              <w:left w:val="single" w:sz="4" w:space="0" w:color="auto"/>
              <w:bottom w:val="single" w:sz="4" w:space="0" w:color="auto"/>
              <w:right w:val="single" w:sz="4" w:space="0" w:color="auto"/>
            </w:tcBorders>
            <w:hideMark/>
          </w:tcPr>
          <w:p w14:paraId="346B8F57" w14:textId="77777777" w:rsidR="00F163BE" w:rsidRPr="003A2472" w:rsidRDefault="00F163BE">
            <w:pPr>
              <w:pStyle w:val="TAC"/>
              <w:rPr>
                <w:lang w:eastAsia="ko-KR"/>
              </w:rPr>
            </w:pPr>
            <w:r w:rsidRPr="003A2472">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1D66DBEB" w14:textId="77777777" w:rsidR="00F163BE" w:rsidRPr="003A2472" w:rsidRDefault="00F163BE">
            <w:pPr>
              <w:pStyle w:val="TAC"/>
              <w:rPr>
                <w:lang w:eastAsia="ko-KR"/>
              </w:rPr>
            </w:pPr>
            <w:r w:rsidRPr="003A2472">
              <w:rPr>
                <w:lang w:eastAsia="ko-KR"/>
              </w:rPr>
              <w:t>F</w:t>
            </w:r>
          </w:p>
        </w:tc>
      </w:tr>
      <w:tr w:rsidR="00670D7E" w:rsidRPr="003A2472" w14:paraId="31844317" w14:textId="77777777" w:rsidTr="00670D7E">
        <w:trPr>
          <w:cantSplit/>
        </w:trPr>
        <w:tc>
          <w:tcPr>
            <w:tcW w:w="533" w:type="dxa"/>
            <w:tcBorders>
              <w:top w:val="single" w:sz="4" w:space="0" w:color="auto"/>
              <w:left w:val="single" w:sz="4" w:space="0" w:color="auto"/>
              <w:bottom w:val="single" w:sz="4" w:space="0" w:color="auto"/>
              <w:right w:val="single" w:sz="4" w:space="0" w:color="auto"/>
            </w:tcBorders>
          </w:tcPr>
          <w:p w14:paraId="3231198B" w14:textId="2598F994" w:rsidR="00670D7E" w:rsidRPr="003A2472" w:rsidRDefault="00670D7E" w:rsidP="00670D7E">
            <w:pPr>
              <w:pStyle w:val="TAC"/>
              <w:rPr>
                <w:lang w:eastAsia="ko-KR"/>
              </w:rPr>
            </w:pPr>
            <w:r w:rsidRPr="003A2472">
              <w:rPr>
                <w:lang w:eastAsia="ko-KR"/>
              </w:rPr>
              <w:t>6A</w:t>
            </w:r>
          </w:p>
        </w:tc>
        <w:tc>
          <w:tcPr>
            <w:tcW w:w="3967" w:type="dxa"/>
            <w:tcBorders>
              <w:top w:val="single" w:sz="4" w:space="0" w:color="auto"/>
              <w:left w:val="single" w:sz="4" w:space="0" w:color="auto"/>
              <w:bottom w:val="single" w:sz="4" w:space="0" w:color="auto"/>
              <w:right w:val="single" w:sz="4" w:space="0" w:color="auto"/>
            </w:tcBorders>
          </w:tcPr>
          <w:p w14:paraId="20ADA956" w14:textId="78AB67EC" w:rsidR="00670D7E" w:rsidRPr="003A2472" w:rsidRDefault="00670D7E" w:rsidP="00670D7E">
            <w:pPr>
              <w:pStyle w:val="TAL"/>
              <w:rPr>
                <w:lang w:eastAsia="ko-KR"/>
              </w:rPr>
            </w:pPr>
            <w:r w:rsidRPr="003A2472">
              <w:rPr>
                <w:lang w:eastAsia="ko-KR"/>
              </w:rPr>
              <w:t>Check: Has there been any notification that a request for a remotely initiated private call has been received or that a remotely initiated private call is in progress? (NOTE 1)</w:t>
            </w:r>
          </w:p>
        </w:tc>
        <w:tc>
          <w:tcPr>
            <w:tcW w:w="708" w:type="dxa"/>
            <w:tcBorders>
              <w:top w:val="single" w:sz="4" w:space="0" w:color="auto"/>
              <w:left w:val="single" w:sz="4" w:space="0" w:color="auto"/>
              <w:bottom w:val="single" w:sz="4" w:space="0" w:color="auto"/>
              <w:right w:val="single" w:sz="4" w:space="0" w:color="auto"/>
            </w:tcBorders>
          </w:tcPr>
          <w:p w14:paraId="414618CA" w14:textId="62BEBBAC" w:rsidR="00670D7E" w:rsidRPr="003A2472" w:rsidRDefault="00670D7E" w:rsidP="00670D7E">
            <w:pPr>
              <w:pStyle w:val="TAC"/>
              <w:rPr>
                <w:lang w:eastAsia="ko-KR"/>
              </w:rPr>
            </w:pPr>
            <w:r w:rsidRPr="003A2472">
              <w:rPr>
                <w:lang w:eastAsia="ko-KR"/>
              </w:rPr>
              <w:t>-</w:t>
            </w:r>
          </w:p>
        </w:tc>
        <w:tc>
          <w:tcPr>
            <w:tcW w:w="2977" w:type="dxa"/>
            <w:tcBorders>
              <w:top w:val="single" w:sz="4" w:space="0" w:color="auto"/>
              <w:left w:val="single" w:sz="4" w:space="0" w:color="auto"/>
              <w:bottom w:val="single" w:sz="4" w:space="0" w:color="auto"/>
              <w:right w:val="single" w:sz="4" w:space="0" w:color="auto"/>
            </w:tcBorders>
          </w:tcPr>
          <w:p w14:paraId="3931E157" w14:textId="4A32A7E6" w:rsidR="00670D7E" w:rsidRPr="003A2472" w:rsidRDefault="00670D7E" w:rsidP="00670D7E">
            <w:pPr>
              <w:pStyle w:val="TAL"/>
              <w:rPr>
                <w:lang w:eastAsia="ko-KR"/>
              </w:rPr>
            </w:pPr>
            <w:r w:rsidRPr="003A2472">
              <w:rPr>
                <w:lang w:eastAsia="ko-KR"/>
              </w:rPr>
              <w:t>-</w:t>
            </w:r>
          </w:p>
        </w:tc>
        <w:tc>
          <w:tcPr>
            <w:tcW w:w="565" w:type="dxa"/>
            <w:tcBorders>
              <w:top w:val="single" w:sz="4" w:space="0" w:color="auto"/>
              <w:left w:val="single" w:sz="4" w:space="0" w:color="auto"/>
              <w:bottom w:val="single" w:sz="4" w:space="0" w:color="auto"/>
              <w:right w:val="single" w:sz="4" w:space="0" w:color="auto"/>
            </w:tcBorders>
          </w:tcPr>
          <w:p w14:paraId="499E85EB" w14:textId="14600A69" w:rsidR="00670D7E" w:rsidRPr="003A2472" w:rsidRDefault="00670D7E" w:rsidP="00670D7E">
            <w:pPr>
              <w:pStyle w:val="TAC"/>
              <w:rPr>
                <w:lang w:eastAsia="ko-KR"/>
              </w:rPr>
            </w:pPr>
            <w:r w:rsidRPr="003A2472">
              <w:rPr>
                <w:lang w:eastAsia="ko-KR"/>
              </w:rPr>
              <w:t>1</w:t>
            </w:r>
          </w:p>
        </w:tc>
        <w:tc>
          <w:tcPr>
            <w:tcW w:w="850" w:type="dxa"/>
            <w:tcBorders>
              <w:top w:val="single" w:sz="4" w:space="0" w:color="auto"/>
              <w:left w:val="single" w:sz="4" w:space="0" w:color="auto"/>
              <w:bottom w:val="single" w:sz="4" w:space="0" w:color="auto"/>
              <w:right w:val="single" w:sz="4" w:space="0" w:color="auto"/>
            </w:tcBorders>
          </w:tcPr>
          <w:p w14:paraId="618474DE" w14:textId="437C082E" w:rsidR="00670D7E" w:rsidRPr="003A2472" w:rsidRDefault="00670D7E" w:rsidP="00670D7E">
            <w:pPr>
              <w:pStyle w:val="TAC"/>
              <w:rPr>
                <w:lang w:eastAsia="ko-KR"/>
              </w:rPr>
            </w:pPr>
            <w:r w:rsidRPr="003A2472">
              <w:rPr>
                <w:lang w:eastAsia="ko-KR"/>
              </w:rPr>
              <w:t>F</w:t>
            </w:r>
          </w:p>
        </w:tc>
      </w:tr>
      <w:tr w:rsidR="00F163BE" w:rsidRPr="003A2472" w14:paraId="734E678E"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03074867" w14:textId="77777777" w:rsidR="00F163BE" w:rsidRPr="003A2472" w:rsidRDefault="00F163BE">
            <w:pPr>
              <w:pStyle w:val="TAC"/>
              <w:rPr>
                <w:lang w:eastAsia="ko-KR"/>
              </w:rPr>
            </w:pPr>
            <w:r w:rsidRPr="003A2472">
              <w:rPr>
                <w:lang w:eastAsia="ko-KR"/>
              </w:rPr>
              <w:t>7</w:t>
            </w:r>
          </w:p>
        </w:tc>
        <w:tc>
          <w:tcPr>
            <w:tcW w:w="3967" w:type="dxa"/>
            <w:tcBorders>
              <w:top w:val="single" w:sz="4" w:space="0" w:color="auto"/>
              <w:left w:val="single" w:sz="4" w:space="0" w:color="auto"/>
              <w:bottom w:val="single" w:sz="4" w:space="0" w:color="auto"/>
              <w:right w:val="single" w:sz="4" w:space="0" w:color="auto"/>
            </w:tcBorders>
            <w:hideMark/>
          </w:tcPr>
          <w:p w14:paraId="49715AA1" w14:textId="77777777" w:rsidR="00F163BE" w:rsidRPr="003A2472" w:rsidRDefault="00F163BE">
            <w:pPr>
              <w:pStyle w:val="TAL"/>
              <w:rPr>
                <w:lang w:eastAsia="ko-KR"/>
              </w:rPr>
            </w:pPr>
            <w:r w:rsidRPr="003A2472">
              <w:rPr>
                <w:lang w:eastAsia="ko-KR"/>
              </w:rPr>
              <w:t>Make the MCPTT User leave the MCPTT session. (NOTE 1)</w:t>
            </w:r>
          </w:p>
        </w:tc>
        <w:tc>
          <w:tcPr>
            <w:tcW w:w="708" w:type="dxa"/>
            <w:tcBorders>
              <w:top w:val="single" w:sz="4" w:space="0" w:color="auto"/>
              <w:left w:val="single" w:sz="4" w:space="0" w:color="auto"/>
              <w:bottom w:val="single" w:sz="4" w:space="0" w:color="auto"/>
              <w:right w:val="single" w:sz="4" w:space="0" w:color="auto"/>
            </w:tcBorders>
            <w:hideMark/>
          </w:tcPr>
          <w:p w14:paraId="1CAEA9B6" w14:textId="77777777" w:rsidR="00F163BE" w:rsidRPr="003A2472" w:rsidRDefault="00F163BE">
            <w:pPr>
              <w:pStyle w:val="TAC"/>
              <w:rPr>
                <w:lang w:eastAsia="ko-KR"/>
              </w:rPr>
            </w:pPr>
            <w:r w:rsidRPr="003A2472">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73B15FB7" w14:textId="77777777" w:rsidR="00F163BE" w:rsidRPr="003A2472" w:rsidRDefault="00F163BE">
            <w:pPr>
              <w:pStyle w:val="TAL"/>
              <w:rPr>
                <w:lang w:eastAsia="ko-KR"/>
              </w:rPr>
            </w:pPr>
            <w:r w:rsidRPr="003A2472">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6B1DCF3" w14:textId="77777777" w:rsidR="00F163BE" w:rsidRPr="003A2472" w:rsidRDefault="00F163BE">
            <w:pPr>
              <w:pStyle w:val="TAC"/>
              <w:rPr>
                <w:lang w:eastAsia="ko-KR"/>
              </w:rPr>
            </w:pPr>
            <w:r w:rsidRPr="003A2472">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20763EA8" w14:textId="77777777" w:rsidR="00F163BE" w:rsidRPr="003A2472" w:rsidRDefault="00F163BE">
            <w:pPr>
              <w:pStyle w:val="TAC"/>
              <w:rPr>
                <w:lang w:eastAsia="ko-KR"/>
              </w:rPr>
            </w:pPr>
            <w:r w:rsidRPr="003A2472">
              <w:rPr>
                <w:lang w:eastAsia="ko-KR"/>
              </w:rPr>
              <w:t>-</w:t>
            </w:r>
          </w:p>
        </w:tc>
      </w:tr>
      <w:tr w:rsidR="00F163BE" w:rsidRPr="003A2472" w14:paraId="2EDC28FF"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21E79917" w14:textId="77777777" w:rsidR="00F163BE" w:rsidRPr="003A2472" w:rsidRDefault="00F163BE">
            <w:pPr>
              <w:pStyle w:val="TAC"/>
              <w:rPr>
                <w:lang w:eastAsia="ko-KR"/>
              </w:rPr>
            </w:pPr>
            <w:r w:rsidRPr="003A2472">
              <w:rPr>
                <w:lang w:eastAsia="ko-KR"/>
              </w:rPr>
              <w:t>8</w:t>
            </w:r>
          </w:p>
        </w:tc>
        <w:tc>
          <w:tcPr>
            <w:tcW w:w="3967" w:type="dxa"/>
            <w:tcBorders>
              <w:top w:val="single" w:sz="4" w:space="0" w:color="auto"/>
              <w:left w:val="single" w:sz="4" w:space="0" w:color="auto"/>
              <w:bottom w:val="single" w:sz="4" w:space="0" w:color="auto"/>
              <w:right w:val="single" w:sz="4" w:space="0" w:color="auto"/>
            </w:tcBorders>
            <w:hideMark/>
          </w:tcPr>
          <w:p w14:paraId="4CE8CD6A" w14:textId="7C4DF79F" w:rsidR="00F163BE" w:rsidRPr="003A2472" w:rsidRDefault="00F163BE">
            <w:pPr>
              <w:pStyle w:val="TAL"/>
              <w:rPr>
                <w:lang w:eastAsia="ko-KR"/>
              </w:rPr>
            </w:pPr>
            <w:r w:rsidRPr="003A2472">
              <w:rPr>
                <w:lang w:eastAsia="ko-KR"/>
              </w:rPr>
              <w:t xml:space="preserve">The UE (MCPTT Client) performs </w:t>
            </w:r>
            <w:del w:id="19" w:author="MCC160" w:date="2022-02-02T15:49:00Z">
              <w:r w:rsidRPr="003A2472" w:rsidDel="009323B2">
                <w:rPr>
                  <w:lang w:eastAsia="ko-KR"/>
                </w:rPr>
                <w:delText>Generic Test P</w:delText>
              </w:r>
            </w:del>
            <w:ins w:id="20" w:author="MCC160" w:date="2022-02-02T15:49:00Z">
              <w:r w:rsidR="009323B2" w:rsidRPr="003A2472">
                <w:rPr>
                  <w:lang w:eastAsia="ko-KR"/>
                </w:rPr>
                <w:t>p</w:t>
              </w:r>
            </w:ins>
            <w:r w:rsidRPr="003A2472">
              <w:rPr>
                <w:lang w:eastAsia="ko-KR"/>
              </w:rPr>
              <w:t xml:space="preserve">rocedure for MCPTT CO call release keeping the pre-established session as described in TS 36.579-1 [2] table </w:t>
            </w:r>
            <w:del w:id="21" w:author="MCC160" w:date="2022-02-02T14:03:00Z">
              <w:r w:rsidRPr="003A2472" w:rsidDel="00583132">
                <w:rPr>
                  <w:lang w:eastAsia="ko-KR"/>
                </w:rPr>
                <w:delText>5.3.11</w:delText>
              </w:r>
            </w:del>
            <w:ins w:id="22" w:author="MCC160" w:date="2022-02-02T14:03:00Z">
              <w:r w:rsidR="00583132" w:rsidRPr="003A2472">
                <w:rPr>
                  <w:lang w:eastAsia="ko-KR"/>
                </w:rPr>
                <w:t>5.3A.4</w:t>
              </w:r>
            </w:ins>
            <w:r w:rsidRPr="003A2472">
              <w:rPr>
                <w:lang w:eastAsia="ko-KR"/>
              </w:rPr>
              <w:t>.3-1 to end the remotely initiated private call.</w:t>
            </w:r>
          </w:p>
        </w:tc>
        <w:tc>
          <w:tcPr>
            <w:tcW w:w="708" w:type="dxa"/>
            <w:tcBorders>
              <w:top w:val="single" w:sz="4" w:space="0" w:color="auto"/>
              <w:left w:val="single" w:sz="4" w:space="0" w:color="auto"/>
              <w:bottom w:val="single" w:sz="4" w:space="0" w:color="auto"/>
              <w:right w:val="single" w:sz="4" w:space="0" w:color="auto"/>
            </w:tcBorders>
            <w:hideMark/>
          </w:tcPr>
          <w:p w14:paraId="1A1D2EFB" w14:textId="77777777" w:rsidR="00F163BE" w:rsidRPr="003A2472" w:rsidRDefault="00F163BE">
            <w:pPr>
              <w:pStyle w:val="TAC"/>
              <w:rPr>
                <w:lang w:eastAsia="ko-KR"/>
              </w:rPr>
            </w:pPr>
            <w:r w:rsidRPr="003A2472">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6CA013FF" w14:textId="77777777" w:rsidR="00F163BE" w:rsidRPr="003A2472" w:rsidRDefault="00F163BE">
            <w:pPr>
              <w:pStyle w:val="TAL"/>
              <w:rPr>
                <w:lang w:eastAsia="ko-KR"/>
              </w:rPr>
            </w:pPr>
            <w:r w:rsidRPr="003A2472">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42BFC0C" w14:textId="77777777" w:rsidR="00F163BE" w:rsidRPr="003A2472" w:rsidRDefault="00F163BE">
            <w:pPr>
              <w:pStyle w:val="TAC"/>
              <w:rPr>
                <w:lang w:eastAsia="ko-KR"/>
              </w:rPr>
            </w:pPr>
            <w:r w:rsidRPr="003A2472">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36712D1B" w14:textId="77777777" w:rsidR="00F163BE" w:rsidRPr="003A2472" w:rsidRDefault="00F163BE">
            <w:pPr>
              <w:pStyle w:val="TAC"/>
              <w:rPr>
                <w:lang w:eastAsia="ko-KR"/>
              </w:rPr>
            </w:pPr>
            <w:r w:rsidRPr="003A2472">
              <w:rPr>
                <w:lang w:eastAsia="ko-KR"/>
              </w:rPr>
              <w:t>-</w:t>
            </w:r>
          </w:p>
        </w:tc>
      </w:tr>
      <w:tr w:rsidR="00F163BE" w:rsidRPr="003A2472" w14:paraId="5916CC9E"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4F1D7D5A" w14:textId="74446B65" w:rsidR="00F163BE" w:rsidRPr="003A2472" w:rsidRDefault="00F163BE">
            <w:pPr>
              <w:pStyle w:val="TAC"/>
              <w:rPr>
                <w:lang w:eastAsia="ko-KR"/>
              </w:rPr>
            </w:pPr>
            <w:r w:rsidRPr="003A2472">
              <w:rPr>
                <w:lang w:eastAsia="ko-KR"/>
              </w:rPr>
              <w:t>9</w:t>
            </w:r>
            <w:r w:rsidR="00670D7E" w:rsidRPr="003A2472">
              <w:rPr>
                <w:lang w:eastAsia="ko-KR"/>
              </w:rPr>
              <w:t>-11</w:t>
            </w:r>
          </w:p>
        </w:tc>
        <w:tc>
          <w:tcPr>
            <w:tcW w:w="3967" w:type="dxa"/>
            <w:tcBorders>
              <w:top w:val="single" w:sz="4" w:space="0" w:color="auto"/>
              <w:left w:val="single" w:sz="4" w:space="0" w:color="auto"/>
              <w:bottom w:val="single" w:sz="4" w:space="0" w:color="auto"/>
              <w:right w:val="single" w:sz="4" w:space="0" w:color="auto"/>
            </w:tcBorders>
            <w:hideMark/>
          </w:tcPr>
          <w:p w14:paraId="12291B4C" w14:textId="0BCCB805" w:rsidR="00670D7E" w:rsidRPr="003A2472" w:rsidRDefault="00670D7E" w:rsidP="00670D7E">
            <w:pPr>
              <w:pStyle w:val="TAL"/>
              <w:rPr>
                <w:lang w:eastAsia="ko-KR"/>
              </w:rPr>
            </w:pPr>
            <w:r w:rsidRPr="003A2472">
              <w:t xml:space="preserve">Steps 1a1 to 3 of the </w:t>
            </w:r>
            <w:del w:id="23" w:author="MCC160" w:date="2022-02-02T15:49:00Z">
              <w:r w:rsidRPr="003A2472" w:rsidDel="009323B2">
                <w:delText>Generic Test P</w:delText>
              </w:r>
            </w:del>
            <w:ins w:id="24" w:author="MCC160" w:date="2022-02-02T15:49:00Z">
              <w:r w:rsidR="009323B2" w:rsidRPr="003A2472">
                <w:t>p</w:t>
              </w:r>
            </w:ins>
            <w:r w:rsidRPr="003A2472">
              <w:t>rocedure for MCX SIP MESSAGE CT as described in</w:t>
            </w:r>
            <w:r w:rsidRPr="003A2472">
              <w:rPr>
                <w:szCs w:val="18"/>
              </w:rPr>
              <w:t xml:space="preserve"> TS 36.579-1 [2] Table 5.3.33.3-1</w:t>
            </w:r>
            <w:r w:rsidRPr="003A2472">
              <w:rPr>
                <w:lang w:eastAsia="ko-KR"/>
              </w:rPr>
              <w:t xml:space="preserve"> requesting the establishment of MCPTT Remotely initiated private call are performed; </w:t>
            </w:r>
          </w:p>
          <w:p w14:paraId="395EC0CF" w14:textId="61C4A835" w:rsidR="00F163BE" w:rsidRPr="003A2472" w:rsidRDefault="00670D7E" w:rsidP="00670D7E">
            <w:pPr>
              <w:pStyle w:val="TAL"/>
              <w:rPr>
                <w:lang w:eastAsia="ko-KR"/>
              </w:rPr>
            </w:pPr>
            <w:r w:rsidRPr="003A2472">
              <w:rPr>
                <w:lang w:eastAsia="zh-CN"/>
              </w:rPr>
              <w:t xml:space="preserve">the </w:t>
            </w:r>
            <w:r w:rsidRPr="003A2472">
              <w:rPr>
                <w:lang w:eastAsia="ko-KR"/>
              </w:rPr>
              <w:t>MCPTT ID of the identified MCPTT user of the remotely initiated private call set to the ID of the MCPTT user requesting the call initiation; the &lt;notify-remote-user&gt; element contained in the application/vnd.3gpp.mcptt-info+xml MIME body is set to a value of "true".</w:t>
            </w:r>
          </w:p>
        </w:tc>
        <w:tc>
          <w:tcPr>
            <w:tcW w:w="708" w:type="dxa"/>
            <w:tcBorders>
              <w:top w:val="single" w:sz="4" w:space="0" w:color="auto"/>
              <w:left w:val="single" w:sz="4" w:space="0" w:color="auto"/>
              <w:bottom w:val="single" w:sz="4" w:space="0" w:color="auto"/>
              <w:right w:val="single" w:sz="4" w:space="0" w:color="auto"/>
            </w:tcBorders>
            <w:hideMark/>
          </w:tcPr>
          <w:p w14:paraId="03179A3F" w14:textId="77777777" w:rsidR="00F163BE" w:rsidRPr="003A2472" w:rsidRDefault="00F163BE">
            <w:pPr>
              <w:pStyle w:val="TAC"/>
              <w:rPr>
                <w:lang w:eastAsia="ko-KR"/>
              </w:rPr>
            </w:pPr>
            <w:r w:rsidRPr="003A2472">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3B851C95" w14:textId="77777777" w:rsidR="00F163BE" w:rsidRPr="003A2472" w:rsidRDefault="00F163BE">
            <w:pPr>
              <w:pStyle w:val="TAL"/>
              <w:rPr>
                <w:lang w:eastAsia="ko-KR"/>
              </w:rPr>
            </w:pPr>
            <w:r w:rsidRPr="003A2472">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CA654B9" w14:textId="77777777" w:rsidR="00F163BE" w:rsidRPr="003A2472" w:rsidRDefault="00F163BE">
            <w:pPr>
              <w:pStyle w:val="TAC"/>
              <w:rPr>
                <w:lang w:eastAsia="ko-KR"/>
              </w:rPr>
            </w:pPr>
            <w:r w:rsidRPr="003A2472">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140D30D3" w14:textId="77777777" w:rsidR="00F163BE" w:rsidRPr="003A2472" w:rsidRDefault="00F163BE">
            <w:pPr>
              <w:pStyle w:val="TAC"/>
              <w:rPr>
                <w:lang w:eastAsia="ko-KR"/>
              </w:rPr>
            </w:pPr>
            <w:r w:rsidRPr="003A2472">
              <w:rPr>
                <w:lang w:eastAsia="ko-KR"/>
              </w:rPr>
              <w:t>-</w:t>
            </w:r>
          </w:p>
        </w:tc>
      </w:tr>
      <w:tr w:rsidR="00F163BE" w:rsidRPr="003A2472" w14:paraId="53901DE9"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1846561C" w14:textId="394D9FDF" w:rsidR="00F163BE" w:rsidRPr="003A2472" w:rsidRDefault="00F163BE">
            <w:pPr>
              <w:pStyle w:val="TAC"/>
              <w:rPr>
                <w:lang w:eastAsia="ko-KR"/>
              </w:rPr>
            </w:pPr>
            <w:r w:rsidRPr="003A2472">
              <w:rPr>
                <w:lang w:eastAsia="ko-KR"/>
              </w:rPr>
              <w:t>12</w:t>
            </w:r>
            <w:r w:rsidR="00670D7E" w:rsidRPr="003A2472">
              <w:rPr>
                <w:lang w:eastAsia="ko-KR"/>
              </w:rPr>
              <w:t>-12C</w:t>
            </w:r>
          </w:p>
        </w:tc>
        <w:tc>
          <w:tcPr>
            <w:tcW w:w="3967" w:type="dxa"/>
            <w:tcBorders>
              <w:top w:val="single" w:sz="4" w:space="0" w:color="auto"/>
              <w:left w:val="single" w:sz="4" w:space="0" w:color="auto"/>
              <w:bottom w:val="single" w:sz="4" w:space="0" w:color="auto"/>
              <w:right w:val="single" w:sz="4" w:space="0" w:color="auto"/>
            </w:tcBorders>
          </w:tcPr>
          <w:p w14:paraId="00BBABFB" w14:textId="3845BC8A" w:rsidR="00F163BE" w:rsidRPr="003A2472" w:rsidRDefault="00F163BE">
            <w:pPr>
              <w:pStyle w:val="TAL"/>
              <w:rPr>
                <w:lang w:eastAsia="ko-KR"/>
              </w:rPr>
            </w:pPr>
            <w:r w:rsidRPr="003A2472">
              <w:rPr>
                <w:lang w:eastAsia="ko-KR"/>
              </w:rPr>
              <w:t xml:space="preserve">Check: </w:t>
            </w:r>
            <w:r w:rsidRPr="003A2472">
              <w:rPr>
                <w:rFonts w:eastAsia="Calibri"/>
                <w:lang w:eastAsia="ko-KR"/>
              </w:rPr>
              <w:t xml:space="preserve">Does the UE (MCPTT client) </w:t>
            </w:r>
            <w:r w:rsidRPr="003A2472">
              <w:rPr>
                <w:lang w:eastAsia="ko-KR"/>
              </w:rPr>
              <w:t xml:space="preserve">perform </w:t>
            </w:r>
            <w:r w:rsidR="00670D7E" w:rsidRPr="003A2472">
              <w:rPr>
                <w:lang w:eastAsia="ko-KR"/>
              </w:rPr>
              <w:t xml:space="preserve">steps 2-5 of the </w:t>
            </w:r>
            <w:del w:id="25" w:author="MCC160" w:date="2022-02-02T15:49:00Z">
              <w:r w:rsidRPr="003A2472" w:rsidDel="009323B2">
                <w:rPr>
                  <w:lang w:eastAsia="ko-KR"/>
                </w:rPr>
                <w:delText>Generic Test P</w:delText>
              </w:r>
            </w:del>
            <w:ins w:id="26" w:author="MCC160" w:date="2022-02-02T15:49:00Z">
              <w:r w:rsidR="009323B2" w:rsidRPr="003A2472">
                <w:rPr>
                  <w:lang w:eastAsia="ko-KR"/>
                </w:rPr>
                <w:t>p</w:t>
              </w:r>
            </w:ins>
            <w:r w:rsidRPr="003A2472">
              <w:rPr>
                <w:lang w:eastAsia="ko-KR"/>
              </w:rPr>
              <w:t xml:space="preserve">rocedure for MCPTT CO call establishment using a pre-established session as described in TS 36.579-1 [2] table </w:t>
            </w:r>
            <w:del w:id="27" w:author="MCC160" w:date="2022-02-02T14:03:00Z">
              <w:r w:rsidRPr="003A2472" w:rsidDel="00583132">
                <w:rPr>
                  <w:lang w:eastAsia="ko-KR"/>
                </w:rPr>
                <w:delText>5.3.9</w:delText>
              </w:r>
            </w:del>
            <w:ins w:id="28" w:author="MCC160" w:date="2022-02-02T14:03:00Z">
              <w:r w:rsidR="00583132" w:rsidRPr="003A2472">
                <w:rPr>
                  <w:lang w:eastAsia="ko-KR"/>
                </w:rPr>
                <w:t>5.3A.3</w:t>
              </w:r>
            </w:ins>
            <w:r w:rsidRPr="003A2472">
              <w:rPr>
                <w:lang w:eastAsia="ko-KR"/>
              </w:rPr>
              <w:t>.3-1 to establish a remotely initiated MCPTT private call?</w:t>
            </w:r>
          </w:p>
        </w:tc>
        <w:tc>
          <w:tcPr>
            <w:tcW w:w="708" w:type="dxa"/>
            <w:tcBorders>
              <w:top w:val="single" w:sz="4" w:space="0" w:color="auto"/>
              <w:left w:val="single" w:sz="4" w:space="0" w:color="auto"/>
              <w:bottom w:val="single" w:sz="4" w:space="0" w:color="auto"/>
              <w:right w:val="single" w:sz="4" w:space="0" w:color="auto"/>
            </w:tcBorders>
            <w:hideMark/>
          </w:tcPr>
          <w:p w14:paraId="3AC17967" w14:textId="77777777" w:rsidR="00F163BE" w:rsidRPr="003A2472" w:rsidRDefault="00F163BE">
            <w:pPr>
              <w:pStyle w:val="TAC"/>
              <w:rPr>
                <w:lang w:eastAsia="ko-KR"/>
              </w:rPr>
            </w:pPr>
            <w:r w:rsidRPr="003A2472">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2B5B2742" w14:textId="77777777" w:rsidR="00F163BE" w:rsidRPr="003A2472" w:rsidRDefault="00F163BE">
            <w:pPr>
              <w:pStyle w:val="TAL"/>
              <w:rPr>
                <w:lang w:eastAsia="ko-KR"/>
              </w:rPr>
            </w:pPr>
            <w:r w:rsidRPr="003A2472">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2FDCED0" w14:textId="77777777" w:rsidR="00F163BE" w:rsidRPr="003A2472" w:rsidRDefault="00F163BE">
            <w:pPr>
              <w:pStyle w:val="TAC"/>
              <w:rPr>
                <w:lang w:eastAsia="ko-KR"/>
              </w:rPr>
            </w:pPr>
            <w:r w:rsidRPr="003A2472">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3DF3F879" w14:textId="77777777" w:rsidR="00F163BE" w:rsidRPr="003A2472" w:rsidRDefault="00F163BE">
            <w:pPr>
              <w:pStyle w:val="TAC"/>
              <w:rPr>
                <w:lang w:eastAsia="ko-KR"/>
              </w:rPr>
            </w:pPr>
            <w:r w:rsidRPr="003A2472">
              <w:rPr>
                <w:lang w:eastAsia="ko-KR"/>
              </w:rPr>
              <w:t>-</w:t>
            </w:r>
          </w:p>
        </w:tc>
      </w:tr>
      <w:tr w:rsidR="00F163BE" w:rsidRPr="003A2472" w14:paraId="5221F1C2"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5AD85952" w14:textId="77777777" w:rsidR="00F163BE" w:rsidRPr="003A2472" w:rsidRDefault="00F163BE">
            <w:pPr>
              <w:pStyle w:val="TAC"/>
              <w:rPr>
                <w:lang w:eastAsia="ko-KR"/>
              </w:rPr>
            </w:pPr>
            <w:r w:rsidRPr="003A2472">
              <w:rPr>
                <w:lang w:eastAsia="ko-KR"/>
              </w:rPr>
              <w:t>13</w:t>
            </w:r>
          </w:p>
        </w:tc>
        <w:tc>
          <w:tcPr>
            <w:tcW w:w="3967" w:type="dxa"/>
            <w:tcBorders>
              <w:top w:val="single" w:sz="4" w:space="0" w:color="auto"/>
              <w:left w:val="single" w:sz="4" w:space="0" w:color="auto"/>
              <w:bottom w:val="single" w:sz="4" w:space="0" w:color="auto"/>
              <w:right w:val="single" w:sz="4" w:space="0" w:color="auto"/>
            </w:tcBorders>
            <w:hideMark/>
          </w:tcPr>
          <w:p w14:paraId="38E78B49" w14:textId="7A46FA2A" w:rsidR="00F163BE" w:rsidRPr="003A2472" w:rsidRDefault="00F163BE">
            <w:pPr>
              <w:pStyle w:val="TAL"/>
              <w:rPr>
                <w:lang w:eastAsia="ko-KR"/>
              </w:rPr>
            </w:pPr>
            <w:r w:rsidRPr="003A2472">
              <w:rPr>
                <w:lang w:eastAsia="ko-KR"/>
              </w:rPr>
              <w:t xml:space="preserve">Check: Does the UE (MCPTT Client) </w:t>
            </w:r>
            <w:r w:rsidR="00670D7E" w:rsidRPr="003A2472">
              <w:t xml:space="preserve">correctly perform </w:t>
            </w:r>
            <w:del w:id="29" w:author="MCC160" w:date="2022-02-02T15:49:00Z">
              <w:r w:rsidR="00670D7E" w:rsidRPr="003A2472" w:rsidDel="009323B2">
                <w:delText>Generic Test P</w:delText>
              </w:r>
            </w:del>
            <w:ins w:id="30" w:author="MCC160" w:date="2022-02-02T15:49:00Z">
              <w:r w:rsidR="009323B2" w:rsidRPr="003A2472">
                <w:t>p</w:t>
              </w:r>
            </w:ins>
            <w:r w:rsidR="00670D7E" w:rsidRPr="003A2472">
              <w:t>rocedure for MCX SIP MESSAGE CO as described in</w:t>
            </w:r>
            <w:r w:rsidR="00670D7E" w:rsidRPr="003A2472">
              <w:rPr>
                <w:szCs w:val="18"/>
              </w:rPr>
              <w:t xml:space="preserve"> TS 36.579-1 [2] Table 5.3.32.3-1</w:t>
            </w:r>
            <w:r w:rsidRPr="003A2472">
              <w:rPr>
                <w:lang w:eastAsia="ko-KR"/>
              </w:rPr>
              <w:t xml:space="preserve"> confirming the progress of the MCPTT </w:t>
            </w:r>
            <w:r w:rsidRPr="003A2472">
              <w:rPr>
                <w:lang w:eastAsia="zh-CN"/>
              </w:rPr>
              <w:t>remotely initiated private call</w:t>
            </w:r>
            <w:r w:rsidRPr="003A2472">
              <w:rPr>
                <w:lang w:eastAsia="ko-KR"/>
              </w:rPr>
              <w:t>?</w:t>
            </w:r>
          </w:p>
        </w:tc>
        <w:tc>
          <w:tcPr>
            <w:tcW w:w="708" w:type="dxa"/>
            <w:tcBorders>
              <w:top w:val="single" w:sz="4" w:space="0" w:color="auto"/>
              <w:left w:val="single" w:sz="4" w:space="0" w:color="auto"/>
              <w:bottom w:val="single" w:sz="4" w:space="0" w:color="auto"/>
              <w:right w:val="single" w:sz="4" w:space="0" w:color="auto"/>
            </w:tcBorders>
          </w:tcPr>
          <w:p w14:paraId="25D749F6" w14:textId="291813D4" w:rsidR="00F163BE" w:rsidRPr="003A2472" w:rsidRDefault="00670D7E">
            <w:pPr>
              <w:pStyle w:val="TAC"/>
              <w:rPr>
                <w:lang w:eastAsia="ko-KR"/>
              </w:rPr>
            </w:pPr>
            <w:r w:rsidRPr="003A2472">
              <w:rPr>
                <w:lang w:eastAsia="ko-KR"/>
              </w:rPr>
              <w:t>-</w:t>
            </w:r>
          </w:p>
        </w:tc>
        <w:tc>
          <w:tcPr>
            <w:tcW w:w="2977" w:type="dxa"/>
            <w:tcBorders>
              <w:top w:val="single" w:sz="4" w:space="0" w:color="auto"/>
              <w:left w:val="single" w:sz="4" w:space="0" w:color="auto"/>
              <w:bottom w:val="single" w:sz="4" w:space="0" w:color="auto"/>
              <w:right w:val="single" w:sz="4" w:space="0" w:color="auto"/>
            </w:tcBorders>
          </w:tcPr>
          <w:p w14:paraId="4F3D1F0F" w14:textId="1BBD6676" w:rsidR="00F163BE" w:rsidRPr="003A2472" w:rsidRDefault="00670D7E">
            <w:pPr>
              <w:pStyle w:val="TAL"/>
              <w:rPr>
                <w:lang w:eastAsia="ko-KR"/>
              </w:rPr>
            </w:pPr>
            <w:r w:rsidRPr="003A2472">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6DD613B" w14:textId="77777777" w:rsidR="00F163BE" w:rsidRPr="003A2472" w:rsidRDefault="00F163BE">
            <w:pPr>
              <w:pStyle w:val="TAC"/>
              <w:rPr>
                <w:lang w:eastAsia="ko-KR"/>
              </w:rPr>
            </w:pPr>
            <w:r w:rsidRPr="003A2472">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25E80C05" w14:textId="77777777" w:rsidR="00F163BE" w:rsidRPr="003A2472" w:rsidRDefault="00F163BE">
            <w:pPr>
              <w:pStyle w:val="TAC"/>
              <w:rPr>
                <w:lang w:eastAsia="ko-KR"/>
              </w:rPr>
            </w:pPr>
            <w:r w:rsidRPr="003A2472">
              <w:rPr>
                <w:lang w:eastAsia="ko-KR"/>
              </w:rPr>
              <w:t>P</w:t>
            </w:r>
          </w:p>
        </w:tc>
      </w:tr>
      <w:tr w:rsidR="00F163BE" w:rsidRPr="003A2472" w14:paraId="14F9E38F"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7B44866D" w14:textId="77777777" w:rsidR="00F163BE" w:rsidRPr="003A2472" w:rsidRDefault="00F163BE">
            <w:pPr>
              <w:pStyle w:val="TAC"/>
              <w:rPr>
                <w:lang w:eastAsia="ko-KR"/>
              </w:rPr>
            </w:pPr>
            <w:r w:rsidRPr="003A2472">
              <w:rPr>
                <w:lang w:eastAsia="ko-KR"/>
              </w:rPr>
              <w:t>14</w:t>
            </w:r>
          </w:p>
        </w:tc>
        <w:tc>
          <w:tcPr>
            <w:tcW w:w="3967" w:type="dxa"/>
            <w:tcBorders>
              <w:top w:val="single" w:sz="4" w:space="0" w:color="auto"/>
              <w:left w:val="single" w:sz="4" w:space="0" w:color="auto"/>
              <w:bottom w:val="single" w:sz="4" w:space="0" w:color="auto"/>
              <w:right w:val="single" w:sz="4" w:space="0" w:color="auto"/>
            </w:tcBorders>
          </w:tcPr>
          <w:p w14:paraId="0EE5F378" w14:textId="0409878D" w:rsidR="00F163BE" w:rsidRPr="003A2472" w:rsidRDefault="00670D7E">
            <w:pPr>
              <w:pStyle w:val="TAL"/>
              <w:rPr>
                <w:lang w:eastAsia="ko-KR"/>
              </w:rPr>
            </w:pPr>
            <w:r w:rsidRPr="003A2472">
              <w:rPr>
                <w:lang w:eastAsia="ko-KR"/>
              </w:rPr>
              <w:t>V</w:t>
            </w:r>
            <w:r w:rsidR="00685920" w:rsidRPr="003A2472">
              <w:rPr>
                <w:lang w:eastAsia="ko-KR"/>
              </w:rPr>
              <w:t>oid</w:t>
            </w:r>
          </w:p>
        </w:tc>
        <w:tc>
          <w:tcPr>
            <w:tcW w:w="708" w:type="dxa"/>
            <w:tcBorders>
              <w:top w:val="single" w:sz="4" w:space="0" w:color="auto"/>
              <w:left w:val="single" w:sz="4" w:space="0" w:color="auto"/>
              <w:bottom w:val="single" w:sz="4" w:space="0" w:color="auto"/>
              <w:right w:val="single" w:sz="4" w:space="0" w:color="auto"/>
            </w:tcBorders>
          </w:tcPr>
          <w:p w14:paraId="26B9FD6A" w14:textId="319B04A3" w:rsidR="00F163BE" w:rsidRPr="003A2472" w:rsidRDefault="00670D7E">
            <w:pPr>
              <w:pStyle w:val="TAC"/>
              <w:rPr>
                <w:lang w:eastAsia="ko-KR"/>
              </w:rPr>
            </w:pPr>
            <w:r w:rsidRPr="003A2472">
              <w:rPr>
                <w:lang w:eastAsia="ko-KR"/>
              </w:rPr>
              <w:t>-</w:t>
            </w:r>
          </w:p>
        </w:tc>
        <w:tc>
          <w:tcPr>
            <w:tcW w:w="2977" w:type="dxa"/>
            <w:tcBorders>
              <w:top w:val="single" w:sz="4" w:space="0" w:color="auto"/>
              <w:left w:val="single" w:sz="4" w:space="0" w:color="auto"/>
              <w:bottom w:val="single" w:sz="4" w:space="0" w:color="auto"/>
              <w:right w:val="single" w:sz="4" w:space="0" w:color="auto"/>
            </w:tcBorders>
          </w:tcPr>
          <w:p w14:paraId="483B9589" w14:textId="230DABEC" w:rsidR="00F163BE" w:rsidRPr="003A2472" w:rsidRDefault="00670D7E">
            <w:pPr>
              <w:pStyle w:val="TAL"/>
              <w:rPr>
                <w:lang w:eastAsia="ko-KR"/>
              </w:rPr>
            </w:pPr>
            <w:r w:rsidRPr="003A2472">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0E4944B" w14:textId="77777777" w:rsidR="00F163BE" w:rsidRPr="003A2472" w:rsidRDefault="00F163BE">
            <w:pPr>
              <w:pStyle w:val="TAC"/>
              <w:rPr>
                <w:lang w:eastAsia="ko-KR"/>
              </w:rPr>
            </w:pPr>
            <w:r w:rsidRPr="003A2472">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4C19CDD3" w14:textId="77777777" w:rsidR="00F163BE" w:rsidRPr="003A2472" w:rsidRDefault="00F163BE">
            <w:pPr>
              <w:pStyle w:val="TAC"/>
              <w:rPr>
                <w:lang w:eastAsia="ko-KR"/>
              </w:rPr>
            </w:pPr>
            <w:r w:rsidRPr="003A2472">
              <w:rPr>
                <w:lang w:eastAsia="ko-KR"/>
              </w:rPr>
              <w:t>-</w:t>
            </w:r>
          </w:p>
        </w:tc>
      </w:tr>
      <w:tr w:rsidR="00F163BE" w:rsidRPr="003A2472" w14:paraId="17933B0C"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519B9880" w14:textId="77777777" w:rsidR="00F163BE" w:rsidRPr="003A2472" w:rsidRDefault="00F163BE">
            <w:pPr>
              <w:pStyle w:val="TAC"/>
              <w:rPr>
                <w:lang w:eastAsia="ko-KR"/>
              </w:rPr>
            </w:pPr>
            <w:r w:rsidRPr="003A2472">
              <w:rPr>
                <w:lang w:eastAsia="ko-KR"/>
              </w:rPr>
              <w:t>15</w:t>
            </w:r>
          </w:p>
        </w:tc>
        <w:tc>
          <w:tcPr>
            <w:tcW w:w="3967" w:type="dxa"/>
            <w:tcBorders>
              <w:top w:val="single" w:sz="4" w:space="0" w:color="auto"/>
              <w:left w:val="single" w:sz="4" w:space="0" w:color="auto"/>
              <w:bottom w:val="single" w:sz="4" w:space="0" w:color="auto"/>
              <w:right w:val="single" w:sz="4" w:space="0" w:color="auto"/>
            </w:tcBorders>
            <w:hideMark/>
          </w:tcPr>
          <w:p w14:paraId="59363F24" w14:textId="77777777" w:rsidR="00F163BE" w:rsidRPr="003A2472" w:rsidRDefault="00F163BE">
            <w:pPr>
              <w:pStyle w:val="TAL"/>
              <w:rPr>
                <w:lang w:eastAsia="ko-KR"/>
              </w:rPr>
            </w:pPr>
            <w:r w:rsidRPr="003A2472">
              <w:rPr>
                <w:lang w:eastAsia="ko-KR"/>
              </w:rPr>
              <w:t>Make the MCPTT User leave the MCPTT session. (NOTE 1)</w:t>
            </w:r>
          </w:p>
        </w:tc>
        <w:tc>
          <w:tcPr>
            <w:tcW w:w="708" w:type="dxa"/>
            <w:tcBorders>
              <w:top w:val="single" w:sz="4" w:space="0" w:color="auto"/>
              <w:left w:val="single" w:sz="4" w:space="0" w:color="auto"/>
              <w:bottom w:val="single" w:sz="4" w:space="0" w:color="auto"/>
              <w:right w:val="single" w:sz="4" w:space="0" w:color="auto"/>
            </w:tcBorders>
            <w:hideMark/>
          </w:tcPr>
          <w:p w14:paraId="11211D5A" w14:textId="77777777" w:rsidR="00F163BE" w:rsidRPr="003A2472" w:rsidRDefault="00F163BE">
            <w:pPr>
              <w:pStyle w:val="TAC"/>
              <w:rPr>
                <w:lang w:eastAsia="ko-KR"/>
              </w:rPr>
            </w:pPr>
            <w:r w:rsidRPr="003A2472">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3E6FADEF" w14:textId="77777777" w:rsidR="00F163BE" w:rsidRPr="003A2472" w:rsidRDefault="00F163BE">
            <w:pPr>
              <w:pStyle w:val="TAL"/>
              <w:rPr>
                <w:lang w:eastAsia="ko-KR"/>
              </w:rPr>
            </w:pPr>
            <w:r w:rsidRPr="003A2472">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D70720E" w14:textId="77777777" w:rsidR="00F163BE" w:rsidRPr="003A2472" w:rsidRDefault="00F163BE">
            <w:pPr>
              <w:pStyle w:val="TAC"/>
              <w:rPr>
                <w:lang w:eastAsia="ko-KR"/>
              </w:rPr>
            </w:pPr>
            <w:r w:rsidRPr="003A2472">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3DD460D2" w14:textId="77777777" w:rsidR="00F163BE" w:rsidRPr="003A2472" w:rsidRDefault="00F163BE">
            <w:pPr>
              <w:pStyle w:val="TAC"/>
              <w:rPr>
                <w:lang w:eastAsia="ko-KR"/>
              </w:rPr>
            </w:pPr>
            <w:r w:rsidRPr="003A2472">
              <w:rPr>
                <w:lang w:eastAsia="ko-KR"/>
              </w:rPr>
              <w:t>-</w:t>
            </w:r>
          </w:p>
        </w:tc>
      </w:tr>
      <w:tr w:rsidR="00F163BE" w:rsidRPr="003A2472" w14:paraId="7344DAF6"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064CFE46" w14:textId="77777777" w:rsidR="00F163BE" w:rsidRPr="003A2472" w:rsidRDefault="00F163BE">
            <w:pPr>
              <w:pStyle w:val="TAC"/>
              <w:rPr>
                <w:lang w:eastAsia="ko-KR"/>
              </w:rPr>
            </w:pPr>
            <w:r w:rsidRPr="003A2472">
              <w:rPr>
                <w:lang w:eastAsia="ko-KR"/>
              </w:rPr>
              <w:lastRenderedPageBreak/>
              <w:t>16</w:t>
            </w:r>
          </w:p>
        </w:tc>
        <w:tc>
          <w:tcPr>
            <w:tcW w:w="3967" w:type="dxa"/>
            <w:tcBorders>
              <w:top w:val="single" w:sz="4" w:space="0" w:color="auto"/>
              <w:left w:val="single" w:sz="4" w:space="0" w:color="auto"/>
              <w:bottom w:val="single" w:sz="4" w:space="0" w:color="auto"/>
              <w:right w:val="single" w:sz="4" w:space="0" w:color="auto"/>
            </w:tcBorders>
            <w:hideMark/>
          </w:tcPr>
          <w:p w14:paraId="52C37EC6" w14:textId="5B006279" w:rsidR="00F163BE" w:rsidRPr="003A2472" w:rsidRDefault="00F163BE">
            <w:pPr>
              <w:pStyle w:val="TAL"/>
              <w:rPr>
                <w:lang w:eastAsia="ko-KR"/>
              </w:rPr>
            </w:pPr>
            <w:r w:rsidRPr="003A2472">
              <w:rPr>
                <w:lang w:eastAsia="ko-KR"/>
              </w:rPr>
              <w:t xml:space="preserve">The UE (MCPTT Client) perform </w:t>
            </w:r>
            <w:del w:id="31" w:author="MCC160" w:date="2022-02-02T15:49:00Z">
              <w:r w:rsidRPr="003A2472" w:rsidDel="009323B2">
                <w:rPr>
                  <w:lang w:eastAsia="ko-KR"/>
                </w:rPr>
                <w:delText>Generic Test P</w:delText>
              </w:r>
            </w:del>
            <w:ins w:id="32" w:author="MCC160" w:date="2022-02-02T15:49:00Z">
              <w:r w:rsidR="009323B2" w:rsidRPr="003A2472">
                <w:rPr>
                  <w:lang w:eastAsia="ko-KR"/>
                </w:rPr>
                <w:t>p</w:t>
              </w:r>
            </w:ins>
            <w:r w:rsidRPr="003A2472">
              <w:rPr>
                <w:lang w:eastAsia="ko-KR"/>
              </w:rPr>
              <w:t xml:space="preserve">rocedure for MCPTT CO call release keeping the pre-established session as described in TS 36.579-1 [2] table </w:t>
            </w:r>
            <w:del w:id="33" w:author="MCC160" w:date="2022-02-02T14:03:00Z">
              <w:r w:rsidRPr="003A2472" w:rsidDel="00583132">
                <w:rPr>
                  <w:lang w:eastAsia="ko-KR"/>
                </w:rPr>
                <w:delText>5.3.11</w:delText>
              </w:r>
            </w:del>
            <w:ins w:id="34" w:author="MCC160" w:date="2022-02-02T14:03:00Z">
              <w:r w:rsidR="00583132" w:rsidRPr="003A2472">
                <w:rPr>
                  <w:lang w:eastAsia="ko-KR"/>
                </w:rPr>
                <w:t>5.3A.4</w:t>
              </w:r>
            </w:ins>
            <w:r w:rsidRPr="003A2472">
              <w:rPr>
                <w:lang w:eastAsia="ko-KR"/>
              </w:rPr>
              <w:t>.3-1 to end the remotely initiated private call.</w:t>
            </w:r>
          </w:p>
        </w:tc>
        <w:tc>
          <w:tcPr>
            <w:tcW w:w="708" w:type="dxa"/>
            <w:tcBorders>
              <w:top w:val="single" w:sz="4" w:space="0" w:color="auto"/>
              <w:left w:val="single" w:sz="4" w:space="0" w:color="auto"/>
              <w:bottom w:val="single" w:sz="4" w:space="0" w:color="auto"/>
              <w:right w:val="single" w:sz="4" w:space="0" w:color="auto"/>
            </w:tcBorders>
            <w:hideMark/>
          </w:tcPr>
          <w:p w14:paraId="30E34660" w14:textId="77777777" w:rsidR="00F163BE" w:rsidRPr="003A2472" w:rsidRDefault="00F163BE">
            <w:pPr>
              <w:pStyle w:val="TAC"/>
              <w:rPr>
                <w:lang w:eastAsia="ko-KR"/>
              </w:rPr>
            </w:pPr>
            <w:r w:rsidRPr="003A2472">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1A0F9F8D" w14:textId="77777777" w:rsidR="00F163BE" w:rsidRPr="003A2472" w:rsidRDefault="00F163BE">
            <w:pPr>
              <w:pStyle w:val="TAL"/>
              <w:rPr>
                <w:lang w:eastAsia="ko-KR"/>
              </w:rPr>
            </w:pPr>
            <w:r w:rsidRPr="003A2472">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468B36C" w14:textId="77777777" w:rsidR="00F163BE" w:rsidRPr="003A2472" w:rsidRDefault="00F163BE">
            <w:pPr>
              <w:pStyle w:val="TAC"/>
              <w:rPr>
                <w:lang w:eastAsia="ko-KR"/>
              </w:rPr>
            </w:pPr>
            <w:r w:rsidRPr="003A2472">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1FB80FDA" w14:textId="77777777" w:rsidR="00F163BE" w:rsidRPr="003A2472" w:rsidRDefault="00F163BE">
            <w:pPr>
              <w:pStyle w:val="TAC"/>
              <w:rPr>
                <w:lang w:eastAsia="ko-KR"/>
              </w:rPr>
            </w:pPr>
            <w:r w:rsidRPr="003A2472">
              <w:rPr>
                <w:lang w:eastAsia="ko-KR"/>
              </w:rPr>
              <w:t>-</w:t>
            </w:r>
          </w:p>
        </w:tc>
      </w:tr>
      <w:tr w:rsidR="00F163BE" w:rsidRPr="003A2472" w14:paraId="54144CD8" w14:textId="77777777" w:rsidTr="00E54153">
        <w:trPr>
          <w:cantSplit/>
        </w:trPr>
        <w:tc>
          <w:tcPr>
            <w:tcW w:w="9600" w:type="dxa"/>
            <w:gridSpan w:val="6"/>
            <w:tcBorders>
              <w:top w:val="single" w:sz="4" w:space="0" w:color="auto"/>
              <w:left w:val="single" w:sz="4" w:space="0" w:color="auto"/>
              <w:bottom w:val="single" w:sz="4" w:space="0" w:color="auto"/>
              <w:right w:val="single" w:sz="4" w:space="0" w:color="auto"/>
            </w:tcBorders>
            <w:hideMark/>
          </w:tcPr>
          <w:p w14:paraId="5B187383" w14:textId="65892802" w:rsidR="00F163BE" w:rsidRPr="003A2472" w:rsidRDefault="00F163BE">
            <w:pPr>
              <w:pStyle w:val="TAN"/>
              <w:rPr>
                <w:lang w:eastAsia="ko-KR"/>
              </w:rPr>
            </w:pPr>
            <w:r w:rsidRPr="003A2472">
              <w:rPr>
                <w:szCs w:val="22"/>
                <w:lang w:eastAsia="ko-KR"/>
              </w:rPr>
              <w:t>NOTE 1:</w:t>
            </w:r>
            <w:r w:rsidRPr="003A2472">
              <w:rPr>
                <w:szCs w:val="22"/>
                <w:lang w:eastAsia="ko-KR"/>
              </w:rPr>
              <w:tab/>
            </w:r>
            <w:r w:rsidRPr="003A2472">
              <w:rPr>
                <w:lang w:eastAsia="ko-KR"/>
              </w:rPr>
              <w:t>This is expected to be done via a suitable implementation dependent MMI.</w:t>
            </w:r>
          </w:p>
        </w:tc>
      </w:tr>
    </w:tbl>
    <w:p w14:paraId="29D4D5A8" w14:textId="77777777" w:rsidR="00F163BE" w:rsidRPr="003A2472" w:rsidRDefault="00F163BE" w:rsidP="00F163BE"/>
    <w:p w14:paraId="65156A0B" w14:textId="42A2B697" w:rsidR="00F163BE" w:rsidRPr="003A2472" w:rsidRDefault="00F163BE" w:rsidP="00F163BE">
      <w:pPr>
        <w:pStyle w:val="TH"/>
      </w:pPr>
      <w:r w:rsidRPr="003A2472">
        <w:t xml:space="preserve">Table 6.2.26.3.2-2: </w:t>
      </w:r>
      <w:r w:rsidR="00670D7E" w:rsidRPr="003A2472">
        <w:t>Void</w:t>
      </w:r>
    </w:p>
    <w:p w14:paraId="7B89EECD" w14:textId="77777777" w:rsidR="00F163BE" w:rsidRPr="003A2472" w:rsidRDefault="00F163BE" w:rsidP="00F163BE"/>
    <w:p w14:paraId="759B3A23" w14:textId="77777777" w:rsidR="00F163BE" w:rsidRPr="003A2472" w:rsidRDefault="00F163BE" w:rsidP="00F163BE">
      <w:pPr>
        <w:pStyle w:val="H6"/>
      </w:pPr>
      <w:r w:rsidRPr="003A2472">
        <w:t>6.2.26.3.3</w:t>
      </w:r>
      <w:r w:rsidRPr="003A2472">
        <w:tab/>
        <w:t>Specific message contents</w:t>
      </w:r>
    </w:p>
    <w:p w14:paraId="5F1240BB" w14:textId="6B7EB010" w:rsidR="00F163BE" w:rsidRPr="003A2472" w:rsidRDefault="00F163BE" w:rsidP="00F163BE">
      <w:pPr>
        <w:pStyle w:val="TH"/>
      </w:pPr>
      <w:r w:rsidRPr="003A2472">
        <w:t xml:space="preserve">Table 6.2.26.3.3-1: </w:t>
      </w:r>
      <w:r w:rsidRPr="003A2472">
        <w:rPr>
          <w:lang w:eastAsia="ko-KR"/>
        </w:rPr>
        <w:t>SIP MESSAGE</w:t>
      </w:r>
      <w:r w:rsidRPr="003A2472">
        <w:t xml:space="preserve"> (Step 2, Table 6.2.26.3.2-1</w:t>
      </w:r>
      <w:r w:rsidR="00670D7E" w:rsidRPr="003A2472">
        <w:t>; Step 2, TS 36.579-1 [2], Table 5.3.33.3-1</w:t>
      </w:r>
      <w:r w:rsidRPr="003A2472">
        <w:t>)</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724"/>
        <w:gridCol w:w="113"/>
        <w:gridCol w:w="2014"/>
        <w:gridCol w:w="113"/>
        <w:gridCol w:w="2014"/>
        <w:gridCol w:w="113"/>
        <w:gridCol w:w="1306"/>
        <w:gridCol w:w="113"/>
        <w:gridCol w:w="1022"/>
        <w:gridCol w:w="113"/>
      </w:tblGrid>
      <w:tr w:rsidR="00F163BE" w:rsidRPr="003A2472" w14:paraId="6BE21BDF" w14:textId="77777777" w:rsidTr="00E54153">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5A4A350D" w14:textId="0208841C" w:rsidR="00F163BE" w:rsidRPr="003A2472" w:rsidRDefault="00F163BE">
            <w:pPr>
              <w:pStyle w:val="TAL"/>
              <w:rPr>
                <w:lang w:eastAsia="ko-KR"/>
              </w:rPr>
            </w:pPr>
            <w:r w:rsidRPr="003A2472">
              <w:rPr>
                <w:lang w:eastAsia="ko-KR"/>
              </w:rPr>
              <w:t>Derivation Path: TS 36.579-1 [2], table 5.5.2.7.2-1</w:t>
            </w:r>
            <w:r w:rsidR="00670D7E" w:rsidRPr="003A2472">
              <w:rPr>
                <w:lang w:eastAsia="ko-KR"/>
              </w:rPr>
              <w:t xml:space="preserve"> condition ACCEPT-CONTACT-WITH-MEDIA-FEATURE-TAG</w:t>
            </w:r>
          </w:p>
        </w:tc>
      </w:tr>
      <w:tr w:rsidR="00F163BE" w:rsidRPr="003A2472" w14:paraId="06DA700E"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5C542648" w14:textId="77777777" w:rsidR="00F163BE" w:rsidRPr="003A2472" w:rsidRDefault="00F163BE">
            <w:pPr>
              <w:pStyle w:val="TAH"/>
              <w:rPr>
                <w:lang w:eastAsia="ko-KR"/>
              </w:rPr>
            </w:pPr>
            <w:r w:rsidRPr="003A2472">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234D8421" w14:textId="77777777" w:rsidR="00F163BE" w:rsidRPr="003A2472" w:rsidRDefault="00F163BE">
            <w:pPr>
              <w:pStyle w:val="TAH"/>
              <w:rPr>
                <w:lang w:eastAsia="ko-KR"/>
              </w:rPr>
            </w:pPr>
            <w:r w:rsidRPr="003A2472">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6FD2B602" w14:textId="77777777" w:rsidR="00F163BE" w:rsidRPr="003A2472" w:rsidRDefault="00F163BE">
            <w:pPr>
              <w:pStyle w:val="TAH"/>
              <w:rPr>
                <w:lang w:eastAsia="ko-KR"/>
              </w:rPr>
            </w:pPr>
            <w:r w:rsidRPr="003A2472">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019D6AA2" w14:textId="77777777" w:rsidR="00F163BE" w:rsidRPr="003A2472" w:rsidRDefault="00F163BE">
            <w:pPr>
              <w:pStyle w:val="TAH"/>
              <w:rPr>
                <w:lang w:eastAsia="ko-KR"/>
              </w:rPr>
            </w:pPr>
            <w:r w:rsidRPr="003A2472">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0F107EBA" w14:textId="77777777" w:rsidR="00F163BE" w:rsidRPr="003A2472" w:rsidRDefault="00F163BE">
            <w:pPr>
              <w:pStyle w:val="TAH"/>
              <w:rPr>
                <w:lang w:eastAsia="ko-KR"/>
              </w:rPr>
            </w:pPr>
            <w:r w:rsidRPr="003A2472">
              <w:rPr>
                <w:lang w:eastAsia="ko-KR"/>
              </w:rPr>
              <w:t>Condition</w:t>
            </w:r>
          </w:p>
        </w:tc>
      </w:tr>
      <w:tr w:rsidR="00670D7E" w:rsidRPr="003A2472" w14:paraId="6BC4FA12" w14:textId="77777777" w:rsidTr="00670D7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tcPr>
          <w:p w14:paraId="0FF2BE6F" w14:textId="77777777" w:rsidR="00670D7E" w:rsidRPr="003A2472" w:rsidRDefault="00670D7E" w:rsidP="00DD1094">
            <w:pPr>
              <w:pStyle w:val="TAL"/>
              <w:rPr>
                <w:lang w:eastAsia="ko-KR"/>
              </w:rPr>
            </w:pPr>
            <w:r w:rsidRPr="003A2472">
              <w:rPr>
                <w:b/>
                <w:bCs/>
              </w:rPr>
              <w:t>Message-body</w:t>
            </w:r>
          </w:p>
        </w:tc>
        <w:tc>
          <w:tcPr>
            <w:tcW w:w="2127" w:type="dxa"/>
            <w:gridSpan w:val="2"/>
            <w:tcBorders>
              <w:top w:val="single" w:sz="4" w:space="0" w:color="auto"/>
              <w:left w:val="single" w:sz="4" w:space="0" w:color="auto"/>
              <w:bottom w:val="single" w:sz="4" w:space="0" w:color="auto"/>
              <w:right w:val="single" w:sz="4" w:space="0" w:color="auto"/>
            </w:tcBorders>
          </w:tcPr>
          <w:p w14:paraId="6E806B75" w14:textId="77777777" w:rsidR="00670D7E" w:rsidRPr="003A2472" w:rsidRDefault="00670D7E" w:rsidP="00DD1094">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4FA75E1D" w14:textId="77777777" w:rsidR="00670D7E" w:rsidRPr="003A2472" w:rsidRDefault="00670D7E" w:rsidP="00DD1094">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62D26D0D" w14:textId="77777777" w:rsidR="00670D7E" w:rsidRPr="003A2472" w:rsidRDefault="00670D7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3DAE88DA" w14:textId="77777777" w:rsidR="00670D7E" w:rsidRPr="003A2472" w:rsidRDefault="00670D7E" w:rsidP="00DD1094">
            <w:pPr>
              <w:pStyle w:val="TAL"/>
              <w:rPr>
                <w:lang w:eastAsia="ko-KR"/>
              </w:rPr>
            </w:pPr>
          </w:p>
        </w:tc>
      </w:tr>
      <w:tr w:rsidR="00670D7E" w:rsidRPr="003A2472" w14:paraId="2FB96934" w14:textId="77777777" w:rsidTr="00670D7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tcPr>
          <w:p w14:paraId="7EBA6D6F" w14:textId="77777777" w:rsidR="00670D7E" w:rsidRPr="003A2472" w:rsidRDefault="00670D7E" w:rsidP="00DD1094">
            <w:pPr>
              <w:pStyle w:val="TAL"/>
              <w:rPr>
                <w:lang w:eastAsia="ko-KR"/>
              </w:rPr>
            </w:pPr>
            <w:r w:rsidRPr="003A2472">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10546EA" w14:textId="77777777" w:rsidR="00670D7E" w:rsidRPr="003A2472" w:rsidRDefault="00670D7E" w:rsidP="00DD1094">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527E6822" w14:textId="77777777" w:rsidR="00670D7E" w:rsidRPr="003A2472" w:rsidRDefault="00670D7E" w:rsidP="00DD1094">
            <w:pPr>
              <w:pStyle w:val="TAL"/>
              <w:rPr>
                <w:lang w:eastAsia="ko-KR"/>
              </w:rPr>
            </w:pPr>
            <w:r w:rsidRPr="003A2472">
              <w:rPr>
                <w:b/>
                <w:bCs/>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566DB41F" w14:textId="77777777" w:rsidR="00670D7E" w:rsidRPr="003A2472" w:rsidRDefault="00670D7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49A3E5F3" w14:textId="77777777" w:rsidR="00670D7E" w:rsidRPr="003A2472" w:rsidRDefault="00670D7E" w:rsidP="00DD1094">
            <w:pPr>
              <w:pStyle w:val="TAL"/>
              <w:rPr>
                <w:lang w:eastAsia="ko-KR"/>
              </w:rPr>
            </w:pPr>
          </w:p>
        </w:tc>
      </w:tr>
      <w:tr w:rsidR="00670D7E" w:rsidRPr="003A2472" w14:paraId="59632005" w14:textId="77777777" w:rsidTr="00670D7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tcPr>
          <w:p w14:paraId="7705C621" w14:textId="77777777" w:rsidR="00670D7E" w:rsidRPr="003A2472" w:rsidRDefault="00670D7E" w:rsidP="00DD1094">
            <w:pPr>
              <w:pStyle w:val="TAL"/>
              <w:rPr>
                <w:lang w:eastAsia="ko-KR"/>
              </w:rPr>
            </w:pPr>
            <w:r w:rsidRPr="003A2472">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38EE2D0" w14:textId="77777777" w:rsidR="00670D7E" w:rsidRPr="003A2472" w:rsidRDefault="00670D7E" w:rsidP="00DD1094">
            <w:pPr>
              <w:pStyle w:val="TAL"/>
              <w:rPr>
                <w:lang w:eastAsia="ko-KR"/>
              </w:rPr>
            </w:pPr>
            <w:r w:rsidRPr="003A2472">
              <w:t>MCPTT-Info as described in Table 6.2.26.3.3-2</w:t>
            </w:r>
          </w:p>
        </w:tc>
        <w:tc>
          <w:tcPr>
            <w:tcW w:w="2127" w:type="dxa"/>
            <w:gridSpan w:val="2"/>
            <w:tcBorders>
              <w:top w:val="single" w:sz="4" w:space="0" w:color="auto"/>
              <w:left w:val="single" w:sz="4" w:space="0" w:color="auto"/>
              <w:bottom w:val="single" w:sz="4" w:space="0" w:color="auto"/>
              <w:right w:val="single" w:sz="4" w:space="0" w:color="auto"/>
            </w:tcBorders>
          </w:tcPr>
          <w:p w14:paraId="0BA02519" w14:textId="77777777" w:rsidR="00670D7E" w:rsidRPr="003A2472" w:rsidRDefault="00670D7E" w:rsidP="00DD1094">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19BBFA44" w14:textId="77777777" w:rsidR="00670D7E" w:rsidRPr="003A2472" w:rsidRDefault="00670D7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5B7CAF6F" w14:textId="77777777" w:rsidR="00670D7E" w:rsidRPr="003A2472" w:rsidRDefault="00670D7E" w:rsidP="00DD1094">
            <w:pPr>
              <w:pStyle w:val="TAL"/>
              <w:rPr>
                <w:lang w:eastAsia="ko-KR"/>
              </w:rPr>
            </w:pPr>
          </w:p>
        </w:tc>
      </w:tr>
    </w:tbl>
    <w:p w14:paraId="223290BC" w14:textId="77777777" w:rsidR="00F163BE" w:rsidRPr="003A2472" w:rsidRDefault="00F163BE" w:rsidP="00F163BE"/>
    <w:p w14:paraId="08E747AE" w14:textId="77777777" w:rsidR="00F163BE" w:rsidRPr="003A2472" w:rsidRDefault="00F163BE" w:rsidP="00F163BE">
      <w:pPr>
        <w:pStyle w:val="TH"/>
      </w:pPr>
      <w:r w:rsidRPr="003A2472">
        <w:t xml:space="preserve">Table 6.2.26.3.3-2: </w:t>
      </w:r>
      <w:r w:rsidRPr="003A2472">
        <w:rPr>
          <w:lang w:eastAsia="ko-KR"/>
        </w:rPr>
        <w:t>MCPTT-Info in SIP MESSAGE</w:t>
      </w:r>
      <w:r w:rsidRPr="003A2472">
        <w:t xml:space="preserve"> (Table 6.2.26.3.3-1)</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724"/>
        <w:gridCol w:w="2127"/>
        <w:gridCol w:w="2127"/>
        <w:gridCol w:w="1419"/>
        <w:gridCol w:w="1135"/>
        <w:gridCol w:w="113"/>
      </w:tblGrid>
      <w:tr w:rsidR="00F163BE" w:rsidRPr="003A2472" w14:paraId="6E163074" w14:textId="77777777" w:rsidTr="00670D7E">
        <w:trPr>
          <w:gridAfter w:val="1"/>
          <w:wAfter w:w="113" w:type="dxa"/>
          <w:jc w:val="center"/>
        </w:trPr>
        <w:tc>
          <w:tcPr>
            <w:tcW w:w="9645" w:type="dxa"/>
            <w:gridSpan w:val="6"/>
            <w:tcBorders>
              <w:top w:val="single" w:sz="4" w:space="0" w:color="auto"/>
              <w:left w:val="single" w:sz="4" w:space="0" w:color="auto"/>
              <w:bottom w:val="single" w:sz="4" w:space="0" w:color="auto"/>
              <w:right w:val="single" w:sz="4" w:space="0" w:color="auto"/>
            </w:tcBorders>
            <w:hideMark/>
          </w:tcPr>
          <w:p w14:paraId="2BB58759" w14:textId="77777777" w:rsidR="00F163BE" w:rsidRPr="003A2472" w:rsidRDefault="00F163BE">
            <w:pPr>
              <w:pStyle w:val="TAL"/>
              <w:rPr>
                <w:lang w:eastAsia="ko-KR"/>
              </w:rPr>
            </w:pPr>
            <w:r w:rsidRPr="003A2472">
              <w:rPr>
                <w:lang w:eastAsia="ko-KR"/>
              </w:rPr>
              <w:t>Derivation Path: TS 36.579-1 [2], table 5.5.3.2.2-1, condition PRIVATE-CALL</w:t>
            </w:r>
          </w:p>
        </w:tc>
      </w:tr>
      <w:tr w:rsidR="00F163BE" w:rsidRPr="003A2472" w14:paraId="0FF810D4" w14:textId="77777777" w:rsidTr="00670D7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644DCB26" w14:textId="77777777" w:rsidR="00F163BE" w:rsidRPr="003A2472" w:rsidRDefault="00F163BE">
            <w:pPr>
              <w:pStyle w:val="TAH"/>
              <w:rPr>
                <w:lang w:eastAsia="ko-KR"/>
              </w:rPr>
            </w:pPr>
            <w:r w:rsidRPr="003A2472">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7775822" w14:textId="77777777" w:rsidR="00F163BE" w:rsidRPr="003A2472" w:rsidRDefault="00F163BE">
            <w:pPr>
              <w:pStyle w:val="TAH"/>
              <w:rPr>
                <w:lang w:eastAsia="ko-KR"/>
              </w:rPr>
            </w:pPr>
            <w:r w:rsidRPr="003A2472">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87CD655" w14:textId="77777777" w:rsidR="00F163BE" w:rsidRPr="003A2472" w:rsidRDefault="00F163BE">
            <w:pPr>
              <w:pStyle w:val="TAH"/>
              <w:rPr>
                <w:lang w:eastAsia="ko-KR"/>
              </w:rPr>
            </w:pPr>
            <w:r w:rsidRPr="003A2472">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
          <w:p w14:paraId="48376DBE" w14:textId="77777777" w:rsidR="00F163BE" w:rsidRPr="003A2472" w:rsidRDefault="00F163BE">
            <w:pPr>
              <w:pStyle w:val="TAH"/>
              <w:rPr>
                <w:lang w:eastAsia="ko-KR"/>
              </w:rPr>
            </w:pPr>
            <w:r w:rsidRPr="003A2472">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
          <w:p w14:paraId="1179FD53" w14:textId="77777777" w:rsidR="00F163BE" w:rsidRPr="003A2472" w:rsidRDefault="00F163BE">
            <w:pPr>
              <w:pStyle w:val="TAH"/>
              <w:rPr>
                <w:lang w:eastAsia="ko-KR"/>
              </w:rPr>
            </w:pPr>
            <w:r w:rsidRPr="003A2472">
              <w:rPr>
                <w:lang w:eastAsia="ko-KR"/>
              </w:rPr>
              <w:t>Condition</w:t>
            </w:r>
          </w:p>
        </w:tc>
      </w:tr>
      <w:tr w:rsidR="00F163BE" w:rsidRPr="003A2472" w14:paraId="0D7E1C9F" w14:textId="77777777" w:rsidTr="00670D7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AAA46EB" w14:textId="77777777" w:rsidR="00F163BE" w:rsidRPr="003A2472" w:rsidRDefault="00F163BE">
            <w:pPr>
              <w:pStyle w:val="TAL"/>
              <w:rPr>
                <w:lang w:eastAsia="ko-KR"/>
              </w:rPr>
            </w:pPr>
            <w:r w:rsidRPr="003A2472">
              <w:rPr>
                <w:lang w:eastAsia="ko-KR"/>
              </w:rPr>
              <w:t>mcpttinfo</w:t>
            </w:r>
          </w:p>
        </w:tc>
        <w:tc>
          <w:tcPr>
            <w:tcW w:w="2127" w:type="dxa"/>
            <w:tcBorders>
              <w:top w:val="single" w:sz="4" w:space="0" w:color="auto"/>
              <w:left w:val="single" w:sz="4" w:space="0" w:color="auto"/>
              <w:bottom w:val="single" w:sz="4" w:space="0" w:color="auto"/>
              <w:right w:val="single" w:sz="4" w:space="0" w:color="auto"/>
            </w:tcBorders>
          </w:tcPr>
          <w:p w14:paraId="316F7E2A" w14:textId="77777777" w:rsidR="00F163BE" w:rsidRPr="003A2472" w:rsidRDefault="00F163BE">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1D47CE1A" w14:textId="77777777" w:rsidR="00F163BE" w:rsidRPr="003A2472" w:rsidRDefault="00F163BE">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66BA81CD" w14:textId="77777777" w:rsidR="00F163BE" w:rsidRPr="003A2472" w:rsidRDefault="00F163B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1C1284D2" w14:textId="77777777" w:rsidR="00F163BE" w:rsidRPr="003A2472" w:rsidRDefault="00F163BE">
            <w:pPr>
              <w:pStyle w:val="TAL"/>
              <w:rPr>
                <w:lang w:eastAsia="ko-KR"/>
              </w:rPr>
            </w:pPr>
          </w:p>
        </w:tc>
      </w:tr>
      <w:tr w:rsidR="00F163BE" w:rsidRPr="003A2472" w14:paraId="52EF8F8D" w14:textId="77777777" w:rsidTr="00670D7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A1CB94F" w14:textId="77777777" w:rsidR="00F163BE" w:rsidRPr="003A2472" w:rsidRDefault="00F163BE">
            <w:pPr>
              <w:pStyle w:val="TAL"/>
              <w:rPr>
                <w:lang w:eastAsia="ko-KR"/>
              </w:rPr>
            </w:pPr>
            <w:r w:rsidRPr="003A2472">
              <w:rPr>
                <w:lang w:eastAsia="ko-K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7AFDD25A" w14:textId="77777777" w:rsidR="00F163BE" w:rsidRPr="003A2472" w:rsidRDefault="00F163BE">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767BD1E9" w14:textId="77777777" w:rsidR="00F163BE" w:rsidRPr="003A2472" w:rsidRDefault="00F163BE">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0730C45F" w14:textId="77777777" w:rsidR="00F163BE" w:rsidRPr="003A2472" w:rsidRDefault="00F163B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74EA1333" w14:textId="77777777" w:rsidR="00F163BE" w:rsidRPr="003A2472" w:rsidRDefault="00F163BE">
            <w:pPr>
              <w:pStyle w:val="TAL"/>
              <w:rPr>
                <w:lang w:eastAsia="ko-KR"/>
              </w:rPr>
            </w:pPr>
          </w:p>
        </w:tc>
      </w:tr>
      <w:tr w:rsidR="00670D7E" w:rsidRPr="003A2472" w14:paraId="34716F69"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tcPr>
          <w:p w14:paraId="38DF3B8A" w14:textId="7818CA73" w:rsidR="00670D7E" w:rsidRPr="003A2472" w:rsidRDefault="00670D7E" w:rsidP="00670D7E">
            <w:pPr>
              <w:pStyle w:val="TAL"/>
              <w:rPr>
                <w:lang w:eastAsia="ko-KR"/>
              </w:rPr>
            </w:pPr>
            <w:r w:rsidRPr="003A2472">
              <w:rPr>
                <w:rFonts w:eastAsia="SimSun"/>
                <w:lang w:eastAsia="ko-KR"/>
              </w:rPr>
              <w:t xml:space="preserve">    mcptt-calling-user-id</w:t>
            </w:r>
          </w:p>
        </w:tc>
        <w:tc>
          <w:tcPr>
            <w:tcW w:w="2127" w:type="dxa"/>
            <w:tcBorders>
              <w:top w:val="single" w:sz="4" w:space="0" w:color="auto"/>
              <w:left w:val="single" w:sz="4" w:space="0" w:color="auto"/>
              <w:bottom w:val="single" w:sz="4" w:space="0" w:color="auto"/>
              <w:right w:val="single" w:sz="4" w:space="0" w:color="auto"/>
            </w:tcBorders>
          </w:tcPr>
          <w:p w14:paraId="66FBE3F0" w14:textId="6A1B9237" w:rsidR="00670D7E" w:rsidRPr="003A2472" w:rsidRDefault="00670D7E" w:rsidP="00670D7E">
            <w:pPr>
              <w:pStyle w:val="TAL"/>
              <w:rPr>
                <w:lang w:eastAsia="ko-KR"/>
              </w:rPr>
            </w:pPr>
            <w:r w:rsidRPr="003A2472">
              <w:rPr>
                <w:lang w:eastAsia="ko-KR"/>
              </w:rPr>
              <w:t>Encrypted &lt;mcptt-calling-user-id&gt; with mcpttURI set to px_MCPTT_ID_User_B</w:t>
            </w:r>
          </w:p>
        </w:tc>
        <w:tc>
          <w:tcPr>
            <w:tcW w:w="2127" w:type="dxa"/>
            <w:tcBorders>
              <w:top w:val="single" w:sz="4" w:space="0" w:color="auto"/>
              <w:left w:val="single" w:sz="4" w:space="0" w:color="auto"/>
              <w:bottom w:val="single" w:sz="4" w:space="0" w:color="auto"/>
              <w:right w:val="single" w:sz="4" w:space="0" w:color="auto"/>
            </w:tcBorders>
          </w:tcPr>
          <w:p w14:paraId="686460FA" w14:textId="3EC52C4F" w:rsidR="00670D7E" w:rsidRPr="003A2472" w:rsidRDefault="00670D7E" w:rsidP="00670D7E">
            <w:pPr>
              <w:pStyle w:val="TAL"/>
              <w:rPr>
                <w:lang w:eastAsia="ko-KR"/>
              </w:rPr>
            </w:pPr>
            <w:r w:rsidRPr="003A2472">
              <w:rPr>
                <w:lang w:eastAsia="ko-KR"/>
              </w:rPr>
              <w:t xml:space="preserve">requesting MCPTT user (NOTE 1); </w:t>
            </w:r>
            <w:r w:rsidRPr="003A2472">
              <w:rPr>
                <w:lang w:eastAsia="ko-KR"/>
              </w:rPr>
              <w:br/>
              <w:t>encrypted according to NOTE 1 of Table 5.5.3.2.2-1 in TS 36.579-1 [2]</w:t>
            </w:r>
          </w:p>
        </w:tc>
        <w:tc>
          <w:tcPr>
            <w:tcW w:w="1419" w:type="dxa"/>
            <w:tcBorders>
              <w:top w:val="single" w:sz="4" w:space="0" w:color="auto"/>
              <w:left w:val="single" w:sz="4" w:space="0" w:color="auto"/>
              <w:bottom w:val="single" w:sz="4" w:space="0" w:color="auto"/>
              <w:right w:val="single" w:sz="4" w:space="0" w:color="auto"/>
            </w:tcBorders>
          </w:tcPr>
          <w:p w14:paraId="6DE93B26" w14:textId="77777777" w:rsidR="00670D7E" w:rsidRPr="003A2472" w:rsidRDefault="00670D7E" w:rsidP="00670D7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278F02F6" w14:textId="77777777" w:rsidR="00670D7E" w:rsidRPr="003A2472" w:rsidRDefault="00670D7E" w:rsidP="00670D7E">
            <w:pPr>
              <w:pStyle w:val="TAL"/>
              <w:rPr>
                <w:lang w:eastAsia="ko-KR"/>
              </w:rPr>
            </w:pPr>
          </w:p>
        </w:tc>
      </w:tr>
      <w:tr w:rsidR="00F163BE" w:rsidRPr="003A2472" w14:paraId="18D56B46"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4B62F029" w14:textId="77777777" w:rsidR="00F163BE" w:rsidRPr="003A2472" w:rsidRDefault="00F163BE">
            <w:pPr>
              <w:pStyle w:val="TAL"/>
              <w:rPr>
                <w:lang w:eastAsia="ko-KR"/>
              </w:rPr>
            </w:pPr>
            <w:r w:rsidRPr="003A2472">
              <w:rPr>
                <w:lang w:eastAsia="ko-KR"/>
              </w:rPr>
              <w:t xml:space="preserve">    anyExt</w:t>
            </w:r>
          </w:p>
        </w:tc>
        <w:tc>
          <w:tcPr>
            <w:tcW w:w="2127" w:type="dxa"/>
            <w:tcBorders>
              <w:top w:val="single" w:sz="4" w:space="0" w:color="auto"/>
              <w:left w:val="single" w:sz="4" w:space="0" w:color="auto"/>
              <w:bottom w:val="single" w:sz="4" w:space="0" w:color="auto"/>
              <w:right w:val="single" w:sz="4" w:space="0" w:color="auto"/>
            </w:tcBorders>
          </w:tcPr>
          <w:p w14:paraId="2DA429DD" w14:textId="77777777" w:rsidR="00F163BE" w:rsidRPr="003A2472" w:rsidRDefault="00F163BE">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0DE6DC61" w14:textId="780EED48" w:rsidR="00F163BE" w:rsidRPr="003A2472" w:rsidRDefault="00F163BE">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6CA12796" w14:textId="77777777" w:rsidR="00F163BE" w:rsidRPr="003A2472" w:rsidRDefault="00F163B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7D78A817" w14:textId="77777777" w:rsidR="00F163BE" w:rsidRPr="003A2472" w:rsidRDefault="00F163BE">
            <w:pPr>
              <w:pStyle w:val="TAL"/>
              <w:rPr>
                <w:lang w:eastAsia="ko-KR"/>
              </w:rPr>
            </w:pPr>
          </w:p>
        </w:tc>
      </w:tr>
      <w:tr w:rsidR="00F163BE" w:rsidRPr="003A2472" w14:paraId="6068539B" w14:textId="77777777" w:rsidTr="00670D7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4E812C14" w14:textId="77777777" w:rsidR="00F163BE" w:rsidRPr="003A2472" w:rsidRDefault="00F163BE">
            <w:pPr>
              <w:pStyle w:val="TAL"/>
              <w:rPr>
                <w:lang w:eastAsia="ko-KR"/>
              </w:rPr>
            </w:pPr>
            <w:r w:rsidRPr="003A2472">
              <w:rPr>
                <w:lang w:eastAsia="ko-KR"/>
              </w:rPr>
              <w:t xml:space="preserve">      </w:t>
            </w:r>
            <w:r w:rsidRPr="003A2472">
              <w:rPr>
                <w:rFonts w:eastAsia="SimSun"/>
                <w:lang w:eastAsia="ko-KR"/>
              </w:rPr>
              <w:t>request</w:t>
            </w:r>
            <w:r w:rsidRPr="003A2472">
              <w:rPr>
                <w:lang w:eastAsia="ko-KR"/>
              </w:rPr>
              <w:t>-type</w:t>
            </w:r>
          </w:p>
        </w:tc>
        <w:tc>
          <w:tcPr>
            <w:tcW w:w="2127" w:type="dxa"/>
            <w:tcBorders>
              <w:top w:val="single" w:sz="4" w:space="0" w:color="auto"/>
              <w:left w:val="single" w:sz="4" w:space="0" w:color="auto"/>
              <w:bottom w:val="single" w:sz="4" w:space="0" w:color="auto"/>
              <w:right w:val="single" w:sz="4" w:space="0" w:color="auto"/>
            </w:tcBorders>
            <w:hideMark/>
          </w:tcPr>
          <w:p w14:paraId="4C84D853" w14:textId="77777777" w:rsidR="00F163BE" w:rsidRPr="003A2472" w:rsidRDefault="00F163BE">
            <w:pPr>
              <w:pStyle w:val="TAL"/>
              <w:rPr>
                <w:lang w:eastAsia="ko-KR"/>
              </w:rPr>
            </w:pPr>
            <w:r w:rsidRPr="003A2472">
              <w:rPr>
                <w:lang w:eastAsia="ko-KR"/>
              </w:rPr>
              <w:t>"remotely-initiated-private-call-request"</w:t>
            </w:r>
          </w:p>
        </w:tc>
        <w:tc>
          <w:tcPr>
            <w:tcW w:w="2127" w:type="dxa"/>
            <w:tcBorders>
              <w:top w:val="single" w:sz="4" w:space="0" w:color="auto"/>
              <w:left w:val="single" w:sz="4" w:space="0" w:color="auto"/>
              <w:bottom w:val="single" w:sz="4" w:space="0" w:color="auto"/>
              <w:right w:val="single" w:sz="4" w:space="0" w:color="auto"/>
            </w:tcBorders>
          </w:tcPr>
          <w:p w14:paraId="1F6BD8EC" w14:textId="77777777" w:rsidR="00F163BE" w:rsidRPr="003A2472" w:rsidRDefault="00F163BE">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076D9760" w14:textId="77777777" w:rsidR="00F163BE" w:rsidRPr="003A2472" w:rsidRDefault="00F163B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1254F5D9" w14:textId="77777777" w:rsidR="00F163BE" w:rsidRPr="003A2472" w:rsidRDefault="00F163BE">
            <w:pPr>
              <w:pStyle w:val="TAL"/>
              <w:rPr>
                <w:lang w:eastAsia="ko-KR"/>
              </w:rPr>
            </w:pPr>
          </w:p>
        </w:tc>
      </w:tr>
      <w:tr w:rsidR="00F163BE" w:rsidRPr="003A2472" w14:paraId="2876AA2D" w14:textId="77777777" w:rsidTr="00670D7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1D5C4FFB" w14:textId="77777777" w:rsidR="00F163BE" w:rsidRPr="003A2472" w:rsidRDefault="00F163BE">
            <w:pPr>
              <w:pStyle w:val="TAL"/>
              <w:rPr>
                <w:lang w:eastAsia="ko-KR"/>
              </w:rPr>
            </w:pPr>
            <w:r w:rsidRPr="003A2472">
              <w:rPr>
                <w:lang w:eastAsia="ko-KR"/>
              </w:rPr>
              <w:t xml:space="preserve">      mcptt-called-party-id</w:t>
            </w:r>
          </w:p>
        </w:tc>
        <w:tc>
          <w:tcPr>
            <w:tcW w:w="2127" w:type="dxa"/>
            <w:tcBorders>
              <w:top w:val="single" w:sz="4" w:space="0" w:color="auto"/>
              <w:left w:val="single" w:sz="4" w:space="0" w:color="auto"/>
              <w:bottom w:val="single" w:sz="4" w:space="0" w:color="auto"/>
              <w:right w:val="single" w:sz="4" w:space="0" w:color="auto"/>
            </w:tcBorders>
            <w:hideMark/>
          </w:tcPr>
          <w:p w14:paraId="79750E85" w14:textId="26BD1DD4" w:rsidR="00F163BE" w:rsidRPr="003A2472" w:rsidRDefault="00670D7E">
            <w:pPr>
              <w:pStyle w:val="TAL"/>
              <w:rPr>
                <w:lang w:eastAsia="ko-KR"/>
              </w:rPr>
            </w:pPr>
            <w:r w:rsidRPr="003A2472">
              <w:rPr>
                <w:lang w:eastAsia="ko-KR"/>
              </w:rPr>
              <w:t xml:space="preserve">Encrypted &lt;mcptt-called-party-id&gt; with mcpttURI set to </w:t>
            </w:r>
            <w:r w:rsidR="00F163BE" w:rsidRPr="003A2472">
              <w:rPr>
                <w:lang w:eastAsia="ko-KR"/>
              </w:rPr>
              <w:t>px_MCPTT_ID_User_B</w:t>
            </w:r>
          </w:p>
        </w:tc>
        <w:tc>
          <w:tcPr>
            <w:tcW w:w="2127" w:type="dxa"/>
            <w:tcBorders>
              <w:top w:val="single" w:sz="4" w:space="0" w:color="auto"/>
              <w:left w:val="single" w:sz="4" w:space="0" w:color="auto"/>
              <w:bottom w:val="single" w:sz="4" w:space="0" w:color="auto"/>
              <w:right w:val="single" w:sz="4" w:space="0" w:color="auto"/>
            </w:tcBorders>
            <w:hideMark/>
          </w:tcPr>
          <w:p w14:paraId="21969965" w14:textId="77777777" w:rsidR="00670D7E" w:rsidRPr="003A2472" w:rsidRDefault="00670D7E" w:rsidP="00670D7E">
            <w:pPr>
              <w:keepNext/>
              <w:keepLines/>
              <w:spacing w:after="0"/>
              <w:rPr>
                <w:rFonts w:ascii="Arial" w:hAnsi="Arial"/>
                <w:sz w:val="18"/>
                <w:lang w:eastAsia="ko-KR"/>
              </w:rPr>
            </w:pPr>
            <w:r w:rsidRPr="003A2472">
              <w:rPr>
                <w:rFonts w:ascii="Arial" w:hAnsi="Arial"/>
                <w:sz w:val="18"/>
                <w:lang w:eastAsia="ko-KR"/>
              </w:rPr>
              <w:t>identified MCPTT user (NOTE 1);</w:t>
            </w:r>
          </w:p>
          <w:p w14:paraId="14612BCA" w14:textId="203159CC" w:rsidR="00F163BE" w:rsidRPr="003A2472" w:rsidRDefault="00670D7E">
            <w:pPr>
              <w:pStyle w:val="TAL"/>
              <w:rPr>
                <w:lang w:eastAsia="ko-KR"/>
              </w:rPr>
            </w:pPr>
            <w:r w:rsidRPr="003A2472">
              <w:rPr>
                <w:lang w:eastAsia="ko-KR"/>
              </w:rPr>
              <w:t>encrypted according to NOTE 1 of Table 5.5.3.2.2-1 in TS 36.579-1 [2]</w:t>
            </w:r>
          </w:p>
        </w:tc>
        <w:tc>
          <w:tcPr>
            <w:tcW w:w="1419" w:type="dxa"/>
            <w:tcBorders>
              <w:top w:val="single" w:sz="4" w:space="0" w:color="auto"/>
              <w:left w:val="single" w:sz="4" w:space="0" w:color="auto"/>
              <w:bottom w:val="single" w:sz="4" w:space="0" w:color="auto"/>
              <w:right w:val="single" w:sz="4" w:space="0" w:color="auto"/>
            </w:tcBorders>
          </w:tcPr>
          <w:p w14:paraId="6ED9A32C" w14:textId="77777777" w:rsidR="00F163BE" w:rsidRPr="003A2472" w:rsidRDefault="00F163B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2E55B111" w14:textId="77777777" w:rsidR="00F163BE" w:rsidRPr="003A2472" w:rsidRDefault="00F163BE">
            <w:pPr>
              <w:pStyle w:val="TAL"/>
              <w:rPr>
                <w:lang w:eastAsia="ko-KR"/>
              </w:rPr>
            </w:pPr>
          </w:p>
        </w:tc>
      </w:tr>
      <w:tr w:rsidR="00F163BE" w:rsidRPr="003A2472" w14:paraId="09AD819E" w14:textId="77777777" w:rsidTr="00670D7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6B6B4162" w14:textId="77777777" w:rsidR="00F163BE" w:rsidRPr="003A2472" w:rsidRDefault="00F163BE">
            <w:pPr>
              <w:pStyle w:val="TAL"/>
              <w:rPr>
                <w:lang w:eastAsia="ko-KR"/>
              </w:rPr>
            </w:pPr>
            <w:r w:rsidRPr="003A2472">
              <w:rPr>
                <w:lang w:eastAsia="ko-KR"/>
              </w:rPr>
              <w:t xml:space="preserve">      notify-remote-user</w:t>
            </w:r>
          </w:p>
        </w:tc>
        <w:tc>
          <w:tcPr>
            <w:tcW w:w="2127" w:type="dxa"/>
            <w:tcBorders>
              <w:top w:val="single" w:sz="4" w:space="0" w:color="auto"/>
              <w:left w:val="single" w:sz="4" w:space="0" w:color="auto"/>
              <w:bottom w:val="single" w:sz="4" w:space="0" w:color="auto"/>
              <w:right w:val="single" w:sz="4" w:space="0" w:color="auto"/>
            </w:tcBorders>
            <w:hideMark/>
          </w:tcPr>
          <w:p w14:paraId="0CB83FEB" w14:textId="77777777" w:rsidR="00F163BE" w:rsidRPr="003A2472" w:rsidRDefault="00F163BE">
            <w:pPr>
              <w:pStyle w:val="TAL"/>
              <w:rPr>
                <w:lang w:eastAsia="ko-KR"/>
              </w:rPr>
            </w:pPr>
            <w:r w:rsidRPr="003A2472">
              <w:rPr>
                <w:lang w:eastAsia="ko-KR"/>
              </w:rPr>
              <w:t>"false"</w:t>
            </w:r>
          </w:p>
        </w:tc>
        <w:tc>
          <w:tcPr>
            <w:tcW w:w="2127" w:type="dxa"/>
            <w:tcBorders>
              <w:top w:val="single" w:sz="4" w:space="0" w:color="auto"/>
              <w:left w:val="single" w:sz="4" w:space="0" w:color="auto"/>
              <w:bottom w:val="single" w:sz="4" w:space="0" w:color="auto"/>
              <w:right w:val="single" w:sz="4" w:space="0" w:color="auto"/>
            </w:tcBorders>
          </w:tcPr>
          <w:p w14:paraId="1378E2D4" w14:textId="77777777" w:rsidR="00F163BE" w:rsidRPr="003A2472" w:rsidRDefault="00F163BE">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1FA2AB4C" w14:textId="77777777" w:rsidR="00F163BE" w:rsidRPr="003A2472" w:rsidRDefault="00F163B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3E9232A4" w14:textId="77777777" w:rsidR="00F163BE" w:rsidRPr="003A2472" w:rsidRDefault="00F163BE">
            <w:pPr>
              <w:pStyle w:val="TAL"/>
              <w:rPr>
                <w:lang w:eastAsia="ko-KR"/>
              </w:rPr>
            </w:pPr>
          </w:p>
        </w:tc>
      </w:tr>
      <w:tr w:rsidR="00670D7E" w:rsidRPr="003A2472" w14:paraId="56867404" w14:textId="77777777" w:rsidTr="00670D7E">
        <w:trPr>
          <w:gridBefore w:val="1"/>
          <w:wBefore w:w="113" w:type="dxa"/>
          <w:jc w:val="center"/>
        </w:trPr>
        <w:tc>
          <w:tcPr>
            <w:tcW w:w="9645" w:type="dxa"/>
            <w:gridSpan w:val="6"/>
            <w:tcBorders>
              <w:top w:val="single" w:sz="4" w:space="0" w:color="auto"/>
              <w:left w:val="single" w:sz="4" w:space="0" w:color="auto"/>
              <w:bottom w:val="single" w:sz="4" w:space="0" w:color="auto"/>
              <w:right w:val="single" w:sz="4" w:space="0" w:color="auto"/>
            </w:tcBorders>
            <w:vAlign w:val="center"/>
          </w:tcPr>
          <w:p w14:paraId="2558B0E1" w14:textId="0410AECB" w:rsidR="00670D7E" w:rsidRPr="003A2472" w:rsidRDefault="00670D7E" w:rsidP="00E54153">
            <w:pPr>
              <w:pStyle w:val="TAN"/>
              <w:rPr>
                <w:lang w:eastAsia="ko-KR"/>
              </w:rPr>
            </w:pPr>
            <w:r w:rsidRPr="003A2472">
              <w:rPr>
                <w:lang w:eastAsia="ko-KR"/>
              </w:rPr>
              <w:t>NOTE 1:</w:t>
            </w:r>
            <w:r w:rsidRPr="003A2472">
              <w:rPr>
                <w:lang w:eastAsia="ko-KR"/>
              </w:rPr>
              <w:tab/>
              <w:t>The MCPTT-Info requests a remotely initiated private call with the following roles terms of TS 24.379 [9] clause 11.1.7.1:</w:t>
            </w:r>
            <w:r w:rsidRPr="003A2472">
              <w:rPr>
                <w:lang w:eastAsia="ko-KR"/>
              </w:rPr>
              <w:br/>
              <w:t>- requesting MCPTT user:</w:t>
            </w:r>
            <w:r w:rsidRPr="003A2472">
              <w:rPr>
                <w:lang w:eastAsia="ko-KR"/>
              </w:rPr>
              <w:tab/>
              <w:t>px_MCPTT_ID_User_B (SS)</w:t>
            </w:r>
            <w:r w:rsidRPr="003A2472">
              <w:rPr>
                <w:lang w:eastAsia="ko-KR"/>
              </w:rPr>
              <w:br/>
              <w:t>- remote MCPTT user:</w:t>
            </w:r>
            <w:r w:rsidRPr="003A2472">
              <w:rPr>
                <w:lang w:eastAsia="ko-KR"/>
              </w:rPr>
              <w:tab/>
            </w:r>
            <w:r w:rsidRPr="003A2472">
              <w:rPr>
                <w:lang w:eastAsia="ko-KR"/>
              </w:rPr>
              <w:tab/>
              <w:t>px_MCPTT_ID_User_A initiating the call (UE)</w:t>
            </w:r>
            <w:r w:rsidRPr="003A2472">
              <w:rPr>
                <w:lang w:eastAsia="ko-KR"/>
              </w:rPr>
              <w:br/>
            </w:r>
            <w:r w:rsidRPr="003A2472">
              <w:rPr>
                <w:lang w:eastAsia="ko-KR"/>
              </w:rPr>
              <w:tab/>
            </w:r>
            <w:r w:rsidRPr="003A2472">
              <w:rPr>
                <w:lang w:eastAsia="ko-KR"/>
              </w:rPr>
              <w:tab/>
            </w:r>
            <w:r w:rsidRPr="003A2472">
              <w:rPr>
                <w:lang w:eastAsia="ko-KR"/>
              </w:rPr>
              <w:tab/>
            </w:r>
            <w:r w:rsidRPr="003A2472">
              <w:rPr>
                <w:lang w:eastAsia="ko-KR"/>
              </w:rPr>
              <w:tab/>
              <w:t>(contained in the &lt;mcptt-request-uri&gt; perdefault)</w:t>
            </w:r>
            <w:r w:rsidRPr="003A2472">
              <w:rPr>
                <w:lang w:eastAsia="ko-KR"/>
              </w:rPr>
              <w:br/>
              <w:t>- identified MCPTT user:</w:t>
            </w:r>
            <w:r w:rsidRPr="003A2472">
              <w:rPr>
                <w:lang w:eastAsia="ko-KR"/>
              </w:rPr>
              <w:tab/>
            </w:r>
            <w:r w:rsidRPr="003A2472">
              <w:rPr>
                <w:lang w:eastAsia="ko-KR"/>
              </w:rPr>
              <w:tab/>
              <w:t>px_MCPTT_ID_User_B (SS; same as requesting MCPTT user)</w:t>
            </w:r>
            <w:r w:rsidRPr="003A2472">
              <w:rPr>
                <w:lang w:eastAsia="ko-KR"/>
              </w:rPr>
              <w:br/>
              <w:t>As requesting and identified MCPTT user are the same, the UE shall not send a SIP MESSAGE at step 11 (TS 24.379 [9] clause 11.1.7.2.2).</w:t>
            </w:r>
          </w:p>
        </w:tc>
      </w:tr>
    </w:tbl>
    <w:p w14:paraId="60523B2D" w14:textId="77777777" w:rsidR="00F163BE" w:rsidRPr="003A2472" w:rsidRDefault="00F163BE" w:rsidP="00F163BE"/>
    <w:p w14:paraId="4DB510B4" w14:textId="638DA93B" w:rsidR="00F163BE" w:rsidRPr="003A2472" w:rsidRDefault="00F163BE" w:rsidP="00F163BE">
      <w:pPr>
        <w:pStyle w:val="TH"/>
      </w:pPr>
      <w:r w:rsidRPr="003A2472">
        <w:lastRenderedPageBreak/>
        <w:t xml:space="preserve">Table 6.2.26.3.3-3: </w:t>
      </w:r>
      <w:r w:rsidRPr="003A2472">
        <w:rPr>
          <w:lang w:eastAsia="ko-KR"/>
        </w:rPr>
        <w:t>SIP MESSAGE</w:t>
      </w:r>
      <w:r w:rsidRPr="003A2472">
        <w:t xml:space="preserve"> (Step 10, Table 6.2.26.3.2-1</w:t>
      </w:r>
      <w:r w:rsidR="00670D7E" w:rsidRPr="003A2472">
        <w:t>; Step 2, TS 36.579-1 [2], Table 5.3.33.3-1</w:t>
      </w:r>
      <w:r w:rsidRPr="003A2472">
        <w:t>)</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724"/>
        <w:gridCol w:w="113"/>
        <w:gridCol w:w="2014"/>
        <w:gridCol w:w="113"/>
        <w:gridCol w:w="2014"/>
        <w:gridCol w:w="113"/>
        <w:gridCol w:w="1306"/>
        <w:gridCol w:w="113"/>
        <w:gridCol w:w="1022"/>
        <w:gridCol w:w="113"/>
      </w:tblGrid>
      <w:tr w:rsidR="00F163BE" w:rsidRPr="003A2472" w14:paraId="010429AE" w14:textId="77777777" w:rsidTr="00E54153">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364E9DB0" w14:textId="7503BE0F" w:rsidR="00F163BE" w:rsidRPr="003A2472" w:rsidRDefault="00F163BE">
            <w:pPr>
              <w:pStyle w:val="TAL"/>
              <w:rPr>
                <w:lang w:eastAsia="ko-KR"/>
              </w:rPr>
            </w:pPr>
            <w:r w:rsidRPr="003A2472">
              <w:rPr>
                <w:lang w:eastAsia="ko-KR"/>
              </w:rPr>
              <w:t>Derivation Path: TS 36.579-1 [2], table 5.5.2.7.2-1</w:t>
            </w:r>
            <w:r w:rsidR="00670D7E" w:rsidRPr="003A2472">
              <w:rPr>
                <w:lang w:eastAsia="ko-KR"/>
              </w:rPr>
              <w:t xml:space="preserve"> condition ACCEPT-CONTACT-WITH-MEDIA-FEATURE-TAG</w:t>
            </w:r>
          </w:p>
        </w:tc>
      </w:tr>
      <w:tr w:rsidR="00F163BE" w:rsidRPr="003A2472" w14:paraId="2AFB7120"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17BFA94B" w14:textId="77777777" w:rsidR="00F163BE" w:rsidRPr="003A2472" w:rsidRDefault="00F163BE">
            <w:pPr>
              <w:pStyle w:val="TAH"/>
              <w:rPr>
                <w:lang w:eastAsia="ko-KR"/>
              </w:rPr>
            </w:pPr>
            <w:r w:rsidRPr="003A2472">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2ECE54C0" w14:textId="77777777" w:rsidR="00F163BE" w:rsidRPr="003A2472" w:rsidRDefault="00F163BE">
            <w:pPr>
              <w:pStyle w:val="TAH"/>
              <w:rPr>
                <w:lang w:eastAsia="ko-KR"/>
              </w:rPr>
            </w:pPr>
            <w:r w:rsidRPr="003A2472">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3C961910" w14:textId="77777777" w:rsidR="00F163BE" w:rsidRPr="003A2472" w:rsidRDefault="00F163BE">
            <w:pPr>
              <w:pStyle w:val="TAH"/>
              <w:rPr>
                <w:lang w:eastAsia="ko-KR"/>
              </w:rPr>
            </w:pPr>
            <w:r w:rsidRPr="003A2472">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654C4BB2" w14:textId="77777777" w:rsidR="00F163BE" w:rsidRPr="003A2472" w:rsidRDefault="00F163BE">
            <w:pPr>
              <w:pStyle w:val="TAH"/>
              <w:rPr>
                <w:lang w:eastAsia="ko-KR"/>
              </w:rPr>
            </w:pPr>
            <w:r w:rsidRPr="003A2472">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3B00DBC2" w14:textId="77777777" w:rsidR="00F163BE" w:rsidRPr="003A2472" w:rsidRDefault="00F163BE">
            <w:pPr>
              <w:pStyle w:val="TAH"/>
              <w:rPr>
                <w:lang w:eastAsia="ko-KR"/>
              </w:rPr>
            </w:pPr>
            <w:r w:rsidRPr="003A2472">
              <w:rPr>
                <w:lang w:eastAsia="ko-KR"/>
              </w:rPr>
              <w:t>Condition</w:t>
            </w:r>
          </w:p>
        </w:tc>
      </w:tr>
      <w:tr w:rsidR="00670D7E" w:rsidRPr="003A2472" w14:paraId="2DE8AC8E" w14:textId="77777777" w:rsidTr="00670D7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tcPr>
          <w:p w14:paraId="6D648147" w14:textId="77777777" w:rsidR="00670D7E" w:rsidRPr="003A2472" w:rsidRDefault="00670D7E" w:rsidP="00DD1094">
            <w:pPr>
              <w:pStyle w:val="TAL"/>
              <w:rPr>
                <w:lang w:eastAsia="ko-KR"/>
              </w:rPr>
            </w:pPr>
            <w:r w:rsidRPr="003A2472">
              <w:rPr>
                <w:b/>
                <w:bCs/>
              </w:rPr>
              <w:t>Message-body</w:t>
            </w:r>
          </w:p>
        </w:tc>
        <w:tc>
          <w:tcPr>
            <w:tcW w:w="2127" w:type="dxa"/>
            <w:gridSpan w:val="2"/>
            <w:tcBorders>
              <w:top w:val="single" w:sz="4" w:space="0" w:color="auto"/>
              <w:left w:val="single" w:sz="4" w:space="0" w:color="auto"/>
              <w:bottom w:val="single" w:sz="4" w:space="0" w:color="auto"/>
              <w:right w:val="single" w:sz="4" w:space="0" w:color="auto"/>
            </w:tcBorders>
          </w:tcPr>
          <w:p w14:paraId="43C06A98" w14:textId="77777777" w:rsidR="00670D7E" w:rsidRPr="003A2472" w:rsidRDefault="00670D7E" w:rsidP="00DD1094">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47C60EFA" w14:textId="77777777" w:rsidR="00670D7E" w:rsidRPr="003A2472" w:rsidRDefault="00670D7E" w:rsidP="00DD1094">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14396AC9" w14:textId="77777777" w:rsidR="00670D7E" w:rsidRPr="003A2472" w:rsidRDefault="00670D7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79C24BF3" w14:textId="77777777" w:rsidR="00670D7E" w:rsidRPr="003A2472" w:rsidRDefault="00670D7E" w:rsidP="00DD1094">
            <w:pPr>
              <w:pStyle w:val="TAL"/>
              <w:rPr>
                <w:lang w:eastAsia="ko-KR"/>
              </w:rPr>
            </w:pPr>
          </w:p>
        </w:tc>
      </w:tr>
      <w:tr w:rsidR="00670D7E" w:rsidRPr="003A2472" w14:paraId="78794B96" w14:textId="77777777" w:rsidTr="00670D7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tcPr>
          <w:p w14:paraId="5230800D" w14:textId="77777777" w:rsidR="00670D7E" w:rsidRPr="003A2472" w:rsidRDefault="00670D7E" w:rsidP="00DD1094">
            <w:pPr>
              <w:pStyle w:val="TAL"/>
              <w:rPr>
                <w:lang w:eastAsia="ko-KR"/>
              </w:rPr>
            </w:pPr>
            <w:r w:rsidRPr="003A2472">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29AD62F8" w14:textId="77777777" w:rsidR="00670D7E" w:rsidRPr="003A2472" w:rsidRDefault="00670D7E" w:rsidP="00DD1094">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7BBA7B50" w14:textId="77777777" w:rsidR="00670D7E" w:rsidRPr="003A2472" w:rsidRDefault="00670D7E" w:rsidP="00DD1094">
            <w:pPr>
              <w:pStyle w:val="TAL"/>
              <w:rPr>
                <w:lang w:eastAsia="ko-KR"/>
              </w:rPr>
            </w:pPr>
            <w:r w:rsidRPr="003A2472">
              <w:rPr>
                <w:b/>
                <w:bCs/>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3C19A73F" w14:textId="77777777" w:rsidR="00670D7E" w:rsidRPr="003A2472" w:rsidRDefault="00670D7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3F31E70A" w14:textId="77777777" w:rsidR="00670D7E" w:rsidRPr="003A2472" w:rsidRDefault="00670D7E" w:rsidP="00DD1094">
            <w:pPr>
              <w:pStyle w:val="TAL"/>
              <w:rPr>
                <w:lang w:eastAsia="ko-KR"/>
              </w:rPr>
            </w:pPr>
          </w:p>
        </w:tc>
      </w:tr>
      <w:tr w:rsidR="00670D7E" w:rsidRPr="003A2472" w14:paraId="297E2E1B" w14:textId="77777777" w:rsidTr="00670D7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tcPr>
          <w:p w14:paraId="6055BB57" w14:textId="77777777" w:rsidR="00670D7E" w:rsidRPr="003A2472" w:rsidRDefault="00670D7E" w:rsidP="00DD1094">
            <w:pPr>
              <w:pStyle w:val="TAL"/>
              <w:rPr>
                <w:lang w:eastAsia="ko-KR"/>
              </w:rPr>
            </w:pPr>
            <w:r w:rsidRPr="003A2472">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400F091" w14:textId="77777777" w:rsidR="00670D7E" w:rsidRPr="003A2472" w:rsidRDefault="00670D7E" w:rsidP="00DD1094">
            <w:pPr>
              <w:pStyle w:val="TAL"/>
              <w:rPr>
                <w:lang w:eastAsia="ko-KR"/>
              </w:rPr>
            </w:pPr>
            <w:r w:rsidRPr="003A2472">
              <w:t>MCPTT-Info as described in Table 6.2.26.3.3-4</w:t>
            </w:r>
          </w:p>
        </w:tc>
        <w:tc>
          <w:tcPr>
            <w:tcW w:w="2127" w:type="dxa"/>
            <w:gridSpan w:val="2"/>
            <w:tcBorders>
              <w:top w:val="single" w:sz="4" w:space="0" w:color="auto"/>
              <w:left w:val="single" w:sz="4" w:space="0" w:color="auto"/>
              <w:bottom w:val="single" w:sz="4" w:space="0" w:color="auto"/>
              <w:right w:val="single" w:sz="4" w:space="0" w:color="auto"/>
            </w:tcBorders>
          </w:tcPr>
          <w:p w14:paraId="4319BD19" w14:textId="77777777" w:rsidR="00670D7E" w:rsidRPr="003A2472" w:rsidRDefault="00670D7E" w:rsidP="00DD1094">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4D783A6D" w14:textId="77777777" w:rsidR="00670D7E" w:rsidRPr="003A2472" w:rsidRDefault="00670D7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18665957" w14:textId="77777777" w:rsidR="00670D7E" w:rsidRPr="003A2472" w:rsidRDefault="00670D7E" w:rsidP="00DD1094">
            <w:pPr>
              <w:pStyle w:val="TAL"/>
              <w:rPr>
                <w:lang w:eastAsia="ko-KR"/>
              </w:rPr>
            </w:pPr>
          </w:p>
        </w:tc>
      </w:tr>
    </w:tbl>
    <w:p w14:paraId="60C34A85" w14:textId="77777777" w:rsidR="00F163BE" w:rsidRPr="003A2472" w:rsidRDefault="00F163BE" w:rsidP="00F163BE"/>
    <w:p w14:paraId="3F0EC7AD" w14:textId="77777777" w:rsidR="00F163BE" w:rsidRPr="003A2472" w:rsidRDefault="00F163BE" w:rsidP="00F163BE">
      <w:pPr>
        <w:pStyle w:val="TH"/>
      </w:pPr>
      <w:r w:rsidRPr="003A2472">
        <w:t xml:space="preserve">Table 6.2.26.3.3-4: </w:t>
      </w:r>
      <w:r w:rsidRPr="003A2472">
        <w:rPr>
          <w:lang w:eastAsia="ko-KR"/>
        </w:rPr>
        <w:t>MCPTT-Info in SIP MESSAGE</w:t>
      </w:r>
      <w:r w:rsidRPr="003A2472">
        <w:t xml:space="preserve"> (Table 6.2.26.3.3-3)</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724"/>
        <w:gridCol w:w="2127"/>
        <w:gridCol w:w="2127"/>
        <w:gridCol w:w="1419"/>
        <w:gridCol w:w="1135"/>
        <w:gridCol w:w="113"/>
      </w:tblGrid>
      <w:tr w:rsidR="00F163BE" w:rsidRPr="003A2472" w14:paraId="202EA734" w14:textId="77777777" w:rsidTr="00670D7E">
        <w:trPr>
          <w:gridAfter w:val="1"/>
          <w:wAfter w:w="113" w:type="dxa"/>
          <w:jc w:val="center"/>
        </w:trPr>
        <w:tc>
          <w:tcPr>
            <w:tcW w:w="9645" w:type="dxa"/>
            <w:gridSpan w:val="6"/>
            <w:tcBorders>
              <w:top w:val="single" w:sz="4" w:space="0" w:color="auto"/>
              <w:left w:val="single" w:sz="4" w:space="0" w:color="auto"/>
              <w:bottom w:val="single" w:sz="4" w:space="0" w:color="auto"/>
              <w:right w:val="single" w:sz="4" w:space="0" w:color="auto"/>
            </w:tcBorders>
            <w:hideMark/>
          </w:tcPr>
          <w:p w14:paraId="350F1F40" w14:textId="77777777" w:rsidR="00F163BE" w:rsidRPr="003A2472" w:rsidRDefault="00F163BE">
            <w:pPr>
              <w:pStyle w:val="TAL"/>
              <w:rPr>
                <w:lang w:eastAsia="ko-KR"/>
              </w:rPr>
            </w:pPr>
            <w:r w:rsidRPr="003A2472">
              <w:rPr>
                <w:lang w:eastAsia="ko-KR"/>
              </w:rPr>
              <w:t>Derivation Path: TS 36.579-1 [2], table 5.5.3.2.2-1, condition PRIVATE-CALL</w:t>
            </w:r>
          </w:p>
        </w:tc>
      </w:tr>
      <w:tr w:rsidR="00F163BE" w:rsidRPr="003A2472" w14:paraId="74B73412" w14:textId="77777777" w:rsidTr="00670D7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38D13E46" w14:textId="77777777" w:rsidR="00F163BE" w:rsidRPr="003A2472" w:rsidRDefault="00F163BE">
            <w:pPr>
              <w:pStyle w:val="TAH"/>
              <w:rPr>
                <w:lang w:eastAsia="ko-KR"/>
              </w:rPr>
            </w:pPr>
            <w:r w:rsidRPr="003A2472">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E4EC8BD" w14:textId="77777777" w:rsidR="00F163BE" w:rsidRPr="003A2472" w:rsidRDefault="00F163BE">
            <w:pPr>
              <w:pStyle w:val="TAH"/>
              <w:rPr>
                <w:lang w:eastAsia="ko-KR"/>
              </w:rPr>
            </w:pPr>
            <w:r w:rsidRPr="003A2472">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F77D52D" w14:textId="77777777" w:rsidR="00F163BE" w:rsidRPr="003A2472" w:rsidRDefault="00F163BE">
            <w:pPr>
              <w:pStyle w:val="TAH"/>
              <w:rPr>
                <w:lang w:eastAsia="ko-KR"/>
              </w:rPr>
            </w:pPr>
            <w:r w:rsidRPr="003A2472">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
          <w:p w14:paraId="7339E301" w14:textId="77777777" w:rsidR="00F163BE" w:rsidRPr="003A2472" w:rsidRDefault="00F163BE">
            <w:pPr>
              <w:pStyle w:val="TAH"/>
              <w:rPr>
                <w:lang w:eastAsia="ko-KR"/>
              </w:rPr>
            </w:pPr>
            <w:r w:rsidRPr="003A2472">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
          <w:p w14:paraId="0EC69E65" w14:textId="77777777" w:rsidR="00F163BE" w:rsidRPr="003A2472" w:rsidRDefault="00F163BE">
            <w:pPr>
              <w:pStyle w:val="TAH"/>
              <w:rPr>
                <w:lang w:eastAsia="ko-KR"/>
              </w:rPr>
            </w:pPr>
            <w:r w:rsidRPr="003A2472">
              <w:rPr>
                <w:lang w:eastAsia="ko-KR"/>
              </w:rPr>
              <w:t>Condition</w:t>
            </w:r>
          </w:p>
        </w:tc>
      </w:tr>
      <w:tr w:rsidR="00F163BE" w:rsidRPr="003A2472" w14:paraId="76022A27" w14:textId="77777777" w:rsidTr="00670D7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3559D43" w14:textId="77777777" w:rsidR="00F163BE" w:rsidRPr="003A2472" w:rsidRDefault="00F163BE">
            <w:pPr>
              <w:pStyle w:val="TAL"/>
              <w:rPr>
                <w:lang w:eastAsia="ko-KR"/>
              </w:rPr>
            </w:pPr>
            <w:r w:rsidRPr="003A2472">
              <w:rPr>
                <w:lang w:eastAsia="ko-KR"/>
              </w:rPr>
              <w:t>mcpttinfo</w:t>
            </w:r>
          </w:p>
        </w:tc>
        <w:tc>
          <w:tcPr>
            <w:tcW w:w="2127" w:type="dxa"/>
            <w:tcBorders>
              <w:top w:val="single" w:sz="4" w:space="0" w:color="auto"/>
              <w:left w:val="single" w:sz="4" w:space="0" w:color="auto"/>
              <w:bottom w:val="single" w:sz="4" w:space="0" w:color="auto"/>
              <w:right w:val="single" w:sz="4" w:space="0" w:color="auto"/>
            </w:tcBorders>
          </w:tcPr>
          <w:p w14:paraId="767EDD97" w14:textId="77777777" w:rsidR="00F163BE" w:rsidRPr="003A2472" w:rsidRDefault="00F163BE">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7C07EA47" w14:textId="77777777" w:rsidR="00F163BE" w:rsidRPr="003A2472" w:rsidRDefault="00F163BE">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56B3B2E2" w14:textId="77777777" w:rsidR="00F163BE" w:rsidRPr="003A2472" w:rsidRDefault="00F163B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46E26324" w14:textId="77777777" w:rsidR="00F163BE" w:rsidRPr="003A2472" w:rsidRDefault="00F163BE">
            <w:pPr>
              <w:pStyle w:val="TAL"/>
              <w:rPr>
                <w:lang w:eastAsia="ko-KR"/>
              </w:rPr>
            </w:pPr>
          </w:p>
        </w:tc>
      </w:tr>
      <w:tr w:rsidR="00F163BE" w:rsidRPr="003A2472" w14:paraId="4FD73B77" w14:textId="77777777" w:rsidTr="00670D7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4C17FE59" w14:textId="77777777" w:rsidR="00F163BE" w:rsidRPr="003A2472" w:rsidRDefault="00F163BE">
            <w:pPr>
              <w:pStyle w:val="TAL"/>
              <w:rPr>
                <w:lang w:eastAsia="ko-KR"/>
              </w:rPr>
            </w:pPr>
            <w:r w:rsidRPr="003A2472">
              <w:rPr>
                <w:lang w:eastAsia="ko-K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4F8570A0" w14:textId="77777777" w:rsidR="00F163BE" w:rsidRPr="003A2472" w:rsidRDefault="00F163BE">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4D3E913A" w14:textId="77777777" w:rsidR="00F163BE" w:rsidRPr="003A2472" w:rsidRDefault="00F163BE">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74563582" w14:textId="77777777" w:rsidR="00F163BE" w:rsidRPr="003A2472" w:rsidRDefault="00F163B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2A4FBB75" w14:textId="77777777" w:rsidR="00F163BE" w:rsidRPr="003A2472" w:rsidRDefault="00F163BE">
            <w:pPr>
              <w:pStyle w:val="TAL"/>
              <w:rPr>
                <w:lang w:eastAsia="ko-KR"/>
              </w:rPr>
            </w:pPr>
          </w:p>
        </w:tc>
      </w:tr>
      <w:tr w:rsidR="00670D7E" w:rsidRPr="003A2472" w14:paraId="79AD4817"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tcPr>
          <w:p w14:paraId="211D121C" w14:textId="6149E041" w:rsidR="00670D7E" w:rsidRPr="003A2472" w:rsidRDefault="00670D7E" w:rsidP="00670D7E">
            <w:pPr>
              <w:pStyle w:val="TAL"/>
              <w:rPr>
                <w:lang w:eastAsia="ko-KR"/>
              </w:rPr>
            </w:pPr>
            <w:r w:rsidRPr="003A2472">
              <w:rPr>
                <w:rFonts w:eastAsia="SimSun"/>
                <w:lang w:eastAsia="ko-KR"/>
              </w:rPr>
              <w:t xml:space="preserve">    mcptt-calling-user-id</w:t>
            </w:r>
          </w:p>
        </w:tc>
        <w:tc>
          <w:tcPr>
            <w:tcW w:w="2127" w:type="dxa"/>
            <w:tcBorders>
              <w:top w:val="single" w:sz="4" w:space="0" w:color="auto"/>
              <w:left w:val="single" w:sz="4" w:space="0" w:color="auto"/>
              <w:bottom w:val="single" w:sz="4" w:space="0" w:color="auto"/>
              <w:right w:val="single" w:sz="4" w:space="0" w:color="auto"/>
            </w:tcBorders>
          </w:tcPr>
          <w:p w14:paraId="734C74BD" w14:textId="6A2D0AEE" w:rsidR="00670D7E" w:rsidRPr="003A2472" w:rsidRDefault="00670D7E" w:rsidP="00670D7E">
            <w:pPr>
              <w:pStyle w:val="TAL"/>
              <w:rPr>
                <w:lang w:eastAsia="ko-KR"/>
              </w:rPr>
            </w:pPr>
            <w:r w:rsidRPr="003A2472">
              <w:rPr>
                <w:lang w:eastAsia="ko-KR"/>
              </w:rPr>
              <w:t>Encrypted &lt;mcptt-calling-user-id&gt; with mcpttURI set to px_MCPTT_ID_User_C</w:t>
            </w:r>
          </w:p>
        </w:tc>
        <w:tc>
          <w:tcPr>
            <w:tcW w:w="2127" w:type="dxa"/>
            <w:tcBorders>
              <w:top w:val="single" w:sz="4" w:space="0" w:color="auto"/>
              <w:left w:val="single" w:sz="4" w:space="0" w:color="auto"/>
              <w:bottom w:val="single" w:sz="4" w:space="0" w:color="auto"/>
              <w:right w:val="single" w:sz="4" w:space="0" w:color="auto"/>
            </w:tcBorders>
          </w:tcPr>
          <w:p w14:paraId="57277C2E" w14:textId="5D094D30" w:rsidR="00670D7E" w:rsidRPr="003A2472" w:rsidRDefault="00670D7E" w:rsidP="00670D7E">
            <w:pPr>
              <w:pStyle w:val="TAL"/>
              <w:rPr>
                <w:lang w:eastAsia="ko-KR"/>
              </w:rPr>
            </w:pPr>
            <w:r w:rsidRPr="003A2472">
              <w:rPr>
                <w:lang w:eastAsia="ko-KR"/>
              </w:rPr>
              <w:t xml:space="preserve">requesting MCPTT user (NOTE 1); </w:t>
            </w:r>
            <w:r w:rsidRPr="003A2472">
              <w:rPr>
                <w:lang w:eastAsia="ko-KR"/>
              </w:rPr>
              <w:br/>
              <w:t>encrypted according to NOTE 1 of Table 5.5.3.2.2-1 in TS 36.579-1 [2]</w:t>
            </w:r>
          </w:p>
        </w:tc>
        <w:tc>
          <w:tcPr>
            <w:tcW w:w="1419" w:type="dxa"/>
            <w:tcBorders>
              <w:top w:val="single" w:sz="4" w:space="0" w:color="auto"/>
              <w:left w:val="single" w:sz="4" w:space="0" w:color="auto"/>
              <w:bottom w:val="single" w:sz="4" w:space="0" w:color="auto"/>
              <w:right w:val="single" w:sz="4" w:space="0" w:color="auto"/>
            </w:tcBorders>
          </w:tcPr>
          <w:p w14:paraId="20D3E4ED" w14:textId="77777777" w:rsidR="00670D7E" w:rsidRPr="003A2472" w:rsidRDefault="00670D7E" w:rsidP="00670D7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7C02275E" w14:textId="77777777" w:rsidR="00670D7E" w:rsidRPr="003A2472" w:rsidRDefault="00670D7E" w:rsidP="00670D7E">
            <w:pPr>
              <w:pStyle w:val="TAL"/>
              <w:rPr>
                <w:lang w:eastAsia="ko-KR"/>
              </w:rPr>
            </w:pPr>
          </w:p>
        </w:tc>
      </w:tr>
      <w:tr w:rsidR="00F163BE" w:rsidRPr="003A2472" w14:paraId="68FE4CE3"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F111468" w14:textId="77777777" w:rsidR="00F163BE" w:rsidRPr="003A2472" w:rsidRDefault="00F163BE">
            <w:pPr>
              <w:pStyle w:val="TAL"/>
              <w:rPr>
                <w:lang w:eastAsia="ko-KR"/>
              </w:rPr>
            </w:pPr>
            <w:r w:rsidRPr="003A2472">
              <w:rPr>
                <w:lang w:eastAsia="ko-KR"/>
              </w:rPr>
              <w:t xml:space="preserve">    anyExt</w:t>
            </w:r>
          </w:p>
        </w:tc>
        <w:tc>
          <w:tcPr>
            <w:tcW w:w="2127" w:type="dxa"/>
            <w:tcBorders>
              <w:top w:val="single" w:sz="4" w:space="0" w:color="auto"/>
              <w:left w:val="single" w:sz="4" w:space="0" w:color="auto"/>
              <w:bottom w:val="single" w:sz="4" w:space="0" w:color="auto"/>
              <w:right w:val="single" w:sz="4" w:space="0" w:color="auto"/>
            </w:tcBorders>
          </w:tcPr>
          <w:p w14:paraId="1D489AE5" w14:textId="77777777" w:rsidR="00F163BE" w:rsidRPr="003A2472" w:rsidRDefault="00F163BE">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056B171D" w14:textId="204E9F02" w:rsidR="00F163BE" w:rsidRPr="003A2472" w:rsidRDefault="00F163BE">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786277CB" w14:textId="77777777" w:rsidR="00F163BE" w:rsidRPr="003A2472" w:rsidRDefault="00F163B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749A92CA" w14:textId="77777777" w:rsidR="00F163BE" w:rsidRPr="003A2472" w:rsidRDefault="00F163BE">
            <w:pPr>
              <w:pStyle w:val="TAL"/>
              <w:rPr>
                <w:lang w:eastAsia="ko-KR"/>
              </w:rPr>
            </w:pPr>
          </w:p>
        </w:tc>
      </w:tr>
      <w:tr w:rsidR="00F163BE" w:rsidRPr="003A2472" w14:paraId="6E548BA5" w14:textId="77777777" w:rsidTr="00670D7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7ED883E4" w14:textId="77777777" w:rsidR="00F163BE" w:rsidRPr="003A2472" w:rsidRDefault="00F163BE">
            <w:pPr>
              <w:pStyle w:val="TAL"/>
              <w:rPr>
                <w:lang w:eastAsia="ko-KR"/>
              </w:rPr>
            </w:pPr>
            <w:r w:rsidRPr="003A2472">
              <w:rPr>
                <w:lang w:eastAsia="ko-KR"/>
              </w:rPr>
              <w:t xml:space="preserve">      </w:t>
            </w:r>
            <w:r w:rsidRPr="003A2472">
              <w:rPr>
                <w:rFonts w:eastAsia="SimSun"/>
                <w:lang w:eastAsia="ko-KR"/>
              </w:rPr>
              <w:t>request</w:t>
            </w:r>
            <w:r w:rsidRPr="003A2472">
              <w:rPr>
                <w:lang w:eastAsia="ko-KR"/>
              </w:rPr>
              <w:t>-type</w:t>
            </w:r>
          </w:p>
        </w:tc>
        <w:tc>
          <w:tcPr>
            <w:tcW w:w="2127" w:type="dxa"/>
            <w:tcBorders>
              <w:top w:val="single" w:sz="4" w:space="0" w:color="auto"/>
              <w:left w:val="single" w:sz="4" w:space="0" w:color="auto"/>
              <w:bottom w:val="single" w:sz="4" w:space="0" w:color="auto"/>
              <w:right w:val="single" w:sz="4" w:space="0" w:color="auto"/>
            </w:tcBorders>
            <w:hideMark/>
          </w:tcPr>
          <w:p w14:paraId="5348C374" w14:textId="77777777" w:rsidR="00F163BE" w:rsidRPr="003A2472" w:rsidRDefault="00F163BE">
            <w:pPr>
              <w:pStyle w:val="TAL"/>
              <w:rPr>
                <w:lang w:eastAsia="ko-KR"/>
              </w:rPr>
            </w:pPr>
            <w:r w:rsidRPr="003A2472">
              <w:rPr>
                <w:lang w:eastAsia="ko-KR"/>
              </w:rPr>
              <w:t>"remotely-initiated-private-call-request"</w:t>
            </w:r>
          </w:p>
        </w:tc>
        <w:tc>
          <w:tcPr>
            <w:tcW w:w="2127" w:type="dxa"/>
            <w:tcBorders>
              <w:top w:val="single" w:sz="4" w:space="0" w:color="auto"/>
              <w:left w:val="single" w:sz="4" w:space="0" w:color="auto"/>
              <w:bottom w:val="single" w:sz="4" w:space="0" w:color="auto"/>
              <w:right w:val="single" w:sz="4" w:space="0" w:color="auto"/>
            </w:tcBorders>
          </w:tcPr>
          <w:p w14:paraId="297F1C46" w14:textId="77777777" w:rsidR="00F163BE" w:rsidRPr="003A2472" w:rsidRDefault="00F163BE">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0C6C68D3" w14:textId="77777777" w:rsidR="00F163BE" w:rsidRPr="003A2472" w:rsidRDefault="00F163B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35FE0D64" w14:textId="77777777" w:rsidR="00F163BE" w:rsidRPr="003A2472" w:rsidRDefault="00F163BE">
            <w:pPr>
              <w:pStyle w:val="TAL"/>
              <w:rPr>
                <w:lang w:eastAsia="ko-KR"/>
              </w:rPr>
            </w:pPr>
          </w:p>
        </w:tc>
      </w:tr>
      <w:tr w:rsidR="00F163BE" w:rsidRPr="003A2472" w14:paraId="665CFE37" w14:textId="77777777" w:rsidTr="00670D7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C7E1C5F" w14:textId="77777777" w:rsidR="00F163BE" w:rsidRPr="003A2472" w:rsidRDefault="00F163BE">
            <w:pPr>
              <w:pStyle w:val="TAL"/>
              <w:rPr>
                <w:lang w:eastAsia="ko-KR"/>
              </w:rPr>
            </w:pPr>
            <w:r w:rsidRPr="003A2472">
              <w:rPr>
                <w:lang w:eastAsia="ko-KR"/>
              </w:rPr>
              <w:t xml:space="preserve">      mcptt-called-party-id</w:t>
            </w:r>
          </w:p>
        </w:tc>
        <w:tc>
          <w:tcPr>
            <w:tcW w:w="2127" w:type="dxa"/>
            <w:tcBorders>
              <w:top w:val="single" w:sz="4" w:space="0" w:color="auto"/>
              <w:left w:val="single" w:sz="4" w:space="0" w:color="auto"/>
              <w:bottom w:val="single" w:sz="4" w:space="0" w:color="auto"/>
              <w:right w:val="single" w:sz="4" w:space="0" w:color="auto"/>
            </w:tcBorders>
            <w:hideMark/>
          </w:tcPr>
          <w:p w14:paraId="4D1343D9" w14:textId="775056A9" w:rsidR="00F163BE" w:rsidRPr="003A2472" w:rsidRDefault="00670D7E">
            <w:pPr>
              <w:pStyle w:val="TAL"/>
              <w:rPr>
                <w:lang w:eastAsia="ko-KR"/>
              </w:rPr>
            </w:pPr>
            <w:r w:rsidRPr="003A2472">
              <w:rPr>
                <w:lang w:eastAsia="ko-KR"/>
              </w:rPr>
              <w:t xml:space="preserve">Encrypted &lt;mcptt-called-party-id&gt; with mcpttURI set to </w:t>
            </w:r>
            <w:r w:rsidR="00F163BE" w:rsidRPr="003A2472">
              <w:rPr>
                <w:lang w:eastAsia="ko-KR"/>
              </w:rPr>
              <w:t>px_MCPTT_ID_User_</w:t>
            </w:r>
            <w:r w:rsidR="00685920" w:rsidRPr="003A2472">
              <w:rPr>
                <w:lang w:eastAsia="ko-KR"/>
              </w:rPr>
              <w:t>B</w:t>
            </w:r>
          </w:p>
        </w:tc>
        <w:tc>
          <w:tcPr>
            <w:tcW w:w="2127" w:type="dxa"/>
            <w:tcBorders>
              <w:top w:val="single" w:sz="4" w:space="0" w:color="auto"/>
              <w:left w:val="single" w:sz="4" w:space="0" w:color="auto"/>
              <w:bottom w:val="single" w:sz="4" w:space="0" w:color="auto"/>
              <w:right w:val="single" w:sz="4" w:space="0" w:color="auto"/>
            </w:tcBorders>
            <w:hideMark/>
          </w:tcPr>
          <w:p w14:paraId="3588A4F9" w14:textId="77777777" w:rsidR="00670D7E" w:rsidRPr="003A2472" w:rsidRDefault="00670D7E" w:rsidP="00670D7E">
            <w:pPr>
              <w:keepNext/>
              <w:keepLines/>
              <w:spacing w:after="0"/>
              <w:rPr>
                <w:rFonts w:ascii="Arial" w:hAnsi="Arial"/>
                <w:sz w:val="18"/>
                <w:lang w:eastAsia="ko-KR"/>
              </w:rPr>
            </w:pPr>
            <w:r w:rsidRPr="003A2472">
              <w:rPr>
                <w:rFonts w:ascii="Arial" w:hAnsi="Arial"/>
                <w:sz w:val="18"/>
                <w:lang w:eastAsia="ko-KR"/>
              </w:rPr>
              <w:t>identified MCPTT user (NOTE 1);</w:t>
            </w:r>
          </w:p>
          <w:p w14:paraId="72965D59" w14:textId="558496EE" w:rsidR="00F163BE" w:rsidRPr="003A2472" w:rsidRDefault="00670D7E">
            <w:pPr>
              <w:pStyle w:val="TAL"/>
              <w:rPr>
                <w:lang w:eastAsia="ko-KR"/>
              </w:rPr>
            </w:pPr>
            <w:r w:rsidRPr="003A2472">
              <w:rPr>
                <w:lang w:eastAsia="ko-KR"/>
              </w:rPr>
              <w:t>encrypted according to NOTE 1 of Table 5.5.3.2.2-1 in TS 36.579-1 [2]</w:t>
            </w:r>
          </w:p>
        </w:tc>
        <w:tc>
          <w:tcPr>
            <w:tcW w:w="1419" w:type="dxa"/>
            <w:tcBorders>
              <w:top w:val="single" w:sz="4" w:space="0" w:color="auto"/>
              <w:left w:val="single" w:sz="4" w:space="0" w:color="auto"/>
              <w:bottom w:val="single" w:sz="4" w:space="0" w:color="auto"/>
              <w:right w:val="single" w:sz="4" w:space="0" w:color="auto"/>
            </w:tcBorders>
          </w:tcPr>
          <w:p w14:paraId="0D881B7E" w14:textId="77777777" w:rsidR="00F163BE" w:rsidRPr="003A2472" w:rsidRDefault="00F163B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39936380" w14:textId="77777777" w:rsidR="00F163BE" w:rsidRPr="003A2472" w:rsidRDefault="00F163BE">
            <w:pPr>
              <w:pStyle w:val="TAL"/>
              <w:rPr>
                <w:lang w:eastAsia="ko-KR"/>
              </w:rPr>
            </w:pPr>
          </w:p>
        </w:tc>
      </w:tr>
      <w:tr w:rsidR="00F163BE" w:rsidRPr="003A2472" w14:paraId="005A6581" w14:textId="77777777" w:rsidTr="00670D7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18916038" w14:textId="77777777" w:rsidR="00F163BE" w:rsidRPr="003A2472" w:rsidRDefault="00F163BE">
            <w:pPr>
              <w:pStyle w:val="TAL"/>
              <w:rPr>
                <w:lang w:eastAsia="ko-KR"/>
              </w:rPr>
            </w:pPr>
            <w:r w:rsidRPr="003A2472">
              <w:rPr>
                <w:lang w:eastAsia="ko-KR"/>
              </w:rPr>
              <w:t xml:space="preserve">      notify-remote-user</w:t>
            </w:r>
          </w:p>
        </w:tc>
        <w:tc>
          <w:tcPr>
            <w:tcW w:w="2127" w:type="dxa"/>
            <w:tcBorders>
              <w:top w:val="single" w:sz="4" w:space="0" w:color="auto"/>
              <w:left w:val="single" w:sz="4" w:space="0" w:color="auto"/>
              <w:bottom w:val="single" w:sz="4" w:space="0" w:color="auto"/>
              <w:right w:val="single" w:sz="4" w:space="0" w:color="auto"/>
            </w:tcBorders>
            <w:hideMark/>
          </w:tcPr>
          <w:p w14:paraId="1C250ED3" w14:textId="77777777" w:rsidR="00F163BE" w:rsidRPr="003A2472" w:rsidRDefault="00F163BE">
            <w:pPr>
              <w:pStyle w:val="TAL"/>
              <w:rPr>
                <w:lang w:eastAsia="ko-KR"/>
              </w:rPr>
            </w:pPr>
            <w:r w:rsidRPr="003A2472">
              <w:rPr>
                <w:lang w:eastAsia="ko-KR"/>
              </w:rPr>
              <w:t>"true"</w:t>
            </w:r>
          </w:p>
        </w:tc>
        <w:tc>
          <w:tcPr>
            <w:tcW w:w="2127" w:type="dxa"/>
            <w:tcBorders>
              <w:top w:val="single" w:sz="4" w:space="0" w:color="auto"/>
              <w:left w:val="single" w:sz="4" w:space="0" w:color="auto"/>
              <w:bottom w:val="single" w:sz="4" w:space="0" w:color="auto"/>
              <w:right w:val="single" w:sz="4" w:space="0" w:color="auto"/>
            </w:tcBorders>
          </w:tcPr>
          <w:p w14:paraId="54B67D42" w14:textId="77777777" w:rsidR="00F163BE" w:rsidRPr="003A2472" w:rsidRDefault="00F163BE">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77F02730" w14:textId="77777777" w:rsidR="00F163BE" w:rsidRPr="003A2472" w:rsidRDefault="00F163B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531C50F3" w14:textId="77777777" w:rsidR="00F163BE" w:rsidRPr="003A2472" w:rsidRDefault="00F163BE">
            <w:pPr>
              <w:pStyle w:val="TAL"/>
              <w:rPr>
                <w:lang w:eastAsia="ko-KR"/>
              </w:rPr>
            </w:pPr>
          </w:p>
        </w:tc>
      </w:tr>
      <w:tr w:rsidR="00670D7E" w:rsidRPr="003A2472" w14:paraId="7FA72270" w14:textId="77777777" w:rsidTr="00670D7E">
        <w:trPr>
          <w:gridBefore w:val="1"/>
          <w:wBefore w:w="113" w:type="dxa"/>
          <w:jc w:val="center"/>
        </w:trPr>
        <w:tc>
          <w:tcPr>
            <w:tcW w:w="9645" w:type="dxa"/>
            <w:gridSpan w:val="6"/>
            <w:tcBorders>
              <w:top w:val="single" w:sz="4" w:space="0" w:color="auto"/>
              <w:left w:val="single" w:sz="4" w:space="0" w:color="auto"/>
              <w:bottom w:val="single" w:sz="4" w:space="0" w:color="auto"/>
              <w:right w:val="single" w:sz="4" w:space="0" w:color="auto"/>
            </w:tcBorders>
            <w:vAlign w:val="center"/>
          </w:tcPr>
          <w:p w14:paraId="7D5D4EDB" w14:textId="77777777" w:rsidR="00670D7E" w:rsidRPr="003A2472" w:rsidRDefault="00670D7E" w:rsidP="00E54153">
            <w:pPr>
              <w:pStyle w:val="TAN"/>
              <w:rPr>
                <w:lang w:eastAsia="ko-KR"/>
              </w:rPr>
            </w:pPr>
            <w:r w:rsidRPr="003A2472">
              <w:rPr>
                <w:lang w:eastAsia="ko-KR"/>
              </w:rPr>
              <w:t>NOTE 1:</w:t>
            </w:r>
            <w:r w:rsidRPr="003A2472">
              <w:rPr>
                <w:lang w:eastAsia="ko-KR"/>
              </w:rPr>
              <w:tab/>
              <w:t>The MCPTT-Info requests a remotely initiated private call with the following roles terms of TS 24.379 [9] clause 11.1.7.1:</w:t>
            </w:r>
            <w:r w:rsidRPr="003A2472">
              <w:rPr>
                <w:lang w:eastAsia="ko-KR"/>
              </w:rPr>
              <w:br/>
              <w:t>- requesting MCPTT user:</w:t>
            </w:r>
            <w:r w:rsidRPr="003A2472">
              <w:rPr>
                <w:lang w:eastAsia="ko-KR"/>
              </w:rPr>
              <w:tab/>
              <w:t>px_MCPTT_ID_User_C (SS)</w:t>
            </w:r>
            <w:r w:rsidRPr="003A2472">
              <w:rPr>
                <w:lang w:eastAsia="ko-KR"/>
              </w:rPr>
              <w:br/>
              <w:t>- remote MCPTT user:</w:t>
            </w:r>
            <w:r w:rsidRPr="003A2472">
              <w:rPr>
                <w:lang w:eastAsia="ko-KR"/>
              </w:rPr>
              <w:tab/>
            </w:r>
            <w:r w:rsidRPr="003A2472">
              <w:rPr>
                <w:lang w:eastAsia="ko-KR"/>
              </w:rPr>
              <w:tab/>
              <w:t>px_MCPTT_ID_User_A initiating the call (UE)</w:t>
            </w:r>
            <w:r w:rsidRPr="003A2472">
              <w:rPr>
                <w:lang w:eastAsia="ko-KR"/>
              </w:rPr>
              <w:br/>
            </w:r>
            <w:r w:rsidRPr="003A2472">
              <w:rPr>
                <w:lang w:eastAsia="ko-KR"/>
              </w:rPr>
              <w:tab/>
            </w:r>
            <w:r w:rsidRPr="003A2472">
              <w:rPr>
                <w:lang w:eastAsia="ko-KR"/>
              </w:rPr>
              <w:tab/>
            </w:r>
            <w:r w:rsidRPr="003A2472">
              <w:rPr>
                <w:lang w:eastAsia="ko-KR"/>
              </w:rPr>
              <w:tab/>
            </w:r>
            <w:r w:rsidRPr="003A2472">
              <w:rPr>
                <w:lang w:eastAsia="ko-KR"/>
              </w:rPr>
              <w:tab/>
              <w:t>(contained in the &lt;mcptt-request-uri&gt; perdefault)</w:t>
            </w:r>
            <w:r w:rsidRPr="003A2472">
              <w:rPr>
                <w:lang w:eastAsia="ko-KR"/>
              </w:rPr>
              <w:br/>
              <w:t>- identified MCPTT user:</w:t>
            </w:r>
            <w:r w:rsidRPr="003A2472">
              <w:rPr>
                <w:lang w:eastAsia="ko-KR"/>
              </w:rPr>
              <w:tab/>
            </w:r>
            <w:r w:rsidRPr="003A2472">
              <w:rPr>
                <w:lang w:eastAsia="ko-KR"/>
              </w:rPr>
              <w:tab/>
              <w:t>px_MCPTT_ID_User_B (SS; same as requesting MCPTT user)</w:t>
            </w:r>
            <w:r w:rsidRPr="003A2472">
              <w:rPr>
                <w:lang w:eastAsia="ko-KR"/>
              </w:rPr>
              <w:br/>
              <w:t>As requesting and identified MCPTT user are different, the UE shall send a SIP MESSAGE at step 17 (TS 24.379 [9] clause 11.1.7.2.2)</w:t>
            </w:r>
          </w:p>
        </w:tc>
      </w:tr>
    </w:tbl>
    <w:p w14:paraId="26F4B692" w14:textId="77777777" w:rsidR="00F163BE" w:rsidRPr="003A2472" w:rsidRDefault="00F163BE" w:rsidP="00F163BE"/>
    <w:p w14:paraId="150CB511" w14:textId="281FEEE6" w:rsidR="00F163BE" w:rsidRPr="003A2472" w:rsidRDefault="00F163BE" w:rsidP="00F163BE">
      <w:pPr>
        <w:pStyle w:val="TH"/>
      </w:pPr>
      <w:r w:rsidRPr="003A2472">
        <w:t xml:space="preserve">Table 6.2.26.3.3-5: </w:t>
      </w:r>
      <w:r w:rsidRPr="003A2472">
        <w:rPr>
          <w:lang w:eastAsia="ko-KR"/>
        </w:rPr>
        <w:t>SIP MESSAGE</w:t>
      </w:r>
      <w:r w:rsidRPr="003A2472">
        <w:t xml:space="preserve"> (Step 13, Table 6.2.26.3.3-3</w:t>
      </w:r>
      <w:r w:rsidR="00670D7E" w:rsidRPr="003A2472">
        <w:t xml:space="preserve"> Step 2, TS 36.579-1 [2], Table 5.3.32.3-1</w:t>
      </w:r>
      <w:r w:rsidRPr="003A2472">
        <w:t>)</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724"/>
        <w:gridCol w:w="113"/>
        <w:gridCol w:w="2014"/>
        <w:gridCol w:w="113"/>
        <w:gridCol w:w="2014"/>
        <w:gridCol w:w="113"/>
        <w:gridCol w:w="1306"/>
        <w:gridCol w:w="113"/>
        <w:gridCol w:w="1022"/>
        <w:gridCol w:w="113"/>
      </w:tblGrid>
      <w:tr w:rsidR="00F163BE" w:rsidRPr="003A2472" w14:paraId="289621F8" w14:textId="77777777" w:rsidTr="00E54153">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238B0D9E" w14:textId="77777777" w:rsidR="00F163BE" w:rsidRPr="003A2472" w:rsidRDefault="00F163BE">
            <w:pPr>
              <w:pStyle w:val="TAL"/>
              <w:rPr>
                <w:lang w:eastAsia="ko-KR"/>
              </w:rPr>
            </w:pPr>
            <w:r w:rsidRPr="003A2472">
              <w:rPr>
                <w:lang w:eastAsia="ko-KR"/>
              </w:rPr>
              <w:t>Derivation Path: TS 36.579-1 [2], table 5.5.2.7.1-1</w:t>
            </w:r>
          </w:p>
        </w:tc>
      </w:tr>
      <w:tr w:rsidR="00F163BE" w:rsidRPr="003A2472" w14:paraId="75A29FCD"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22A1EA15" w14:textId="77777777" w:rsidR="00F163BE" w:rsidRPr="003A2472" w:rsidRDefault="00F163BE">
            <w:pPr>
              <w:pStyle w:val="TAH"/>
              <w:rPr>
                <w:lang w:eastAsia="ko-KR"/>
              </w:rPr>
            </w:pPr>
            <w:r w:rsidRPr="003A2472">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389DE9F1" w14:textId="77777777" w:rsidR="00F163BE" w:rsidRPr="003A2472" w:rsidRDefault="00F163BE">
            <w:pPr>
              <w:pStyle w:val="TAH"/>
              <w:rPr>
                <w:lang w:eastAsia="ko-KR"/>
              </w:rPr>
            </w:pPr>
            <w:r w:rsidRPr="003A2472">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1D2492E0" w14:textId="77777777" w:rsidR="00F163BE" w:rsidRPr="003A2472" w:rsidRDefault="00F163BE">
            <w:pPr>
              <w:pStyle w:val="TAH"/>
              <w:rPr>
                <w:lang w:eastAsia="ko-KR"/>
              </w:rPr>
            </w:pPr>
            <w:r w:rsidRPr="003A2472">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1F236A6D" w14:textId="77777777" w:rsidR="00F163BE" w:rsidRPr="003A2472" w:rsidRDefault="00F163BE">
            <w:pPr>
              <w:pStyle w:val="TAH"/>
              <w:rPr>
                <w:lang w:eastAsia="ko-KR"/>
              </w:rPr>
            </w:pPr>
            <w:r w:rsidRPr="003A2472">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2CB6A347" w14:textId="77777777" w:rsidR="00F163BE" w:rsidRPr="003A2472" w:rsidRDefault="00F163BE">
            <w:pPr>
              <w:pStyle w:val="TAH"/>
              <w:rPr>
                <w:lang w:eastAsia="ko-KR"/>
              </w:rPr>
            </w:pPr>
            <w:r w:rsidRPr="003A2472">
              <w:rPr>
                <w:lang w:eastAsia="ko-KR"/>
              </w:rPr>
              <w:t>Condition</w:t>
            </w:r>
          </w:p>
        </w:tc>
      </w:tr>
      <w:tr w:rsidR="00670D7E" w:rsidRPr="003A2472" w14:paraId="53E0DFC5" w14:textId="77777777" w:rsidTr="00670D7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tcPr>
          <w:p w14:paraId="55034C2E" w14:textId="77777777" w:rsidR="00670D7E" w:rsidRPr="003A2472" w:rsidRDefault="00670D7E" w:rsidP="00DD1094">
            <w:pPr>
              <w:pStyle w:val="TAL"/>
              <w:rPr>
                <w:lang w:eastAsia="ko-KR"/>
              </w:rPr>
            </w:pPr>
            <w:r w:rsidRPr="003A2472">
              <w:rPr>
                <w:lang w:eastAsia="ko-KR"/>
              </w:rPr>
              <w:t>Message-body</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7A8E6B08" w14:textId="77777777" w:rsidR="00670D7E" w:rsidRPr="003A2472" w:rsidRDefault="00670D7E" w:rsidP="00DD1094">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44AD0871" w14:textId="77777777" w:rsidR="00670D7E" w:rsidRPr="003A2472" w:rsidRDefault="00670D7E" w:rsidP="00DD1094">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3D29BEAD" w14:textId="77777777" w:rsidR="00670D7E" w:rsidRPr="003A2472" w:rsidRDefault="00670D7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0584D4B5" w14:textId="77777777" w:rsidR="00670D7E" w:rsidRPr="003A2472" w:rsidRDefault="00670D7E" w:rsidP="00DD1094">
            <w:pPr>
              <w:pStyle w:val="TAL"/>
              <w:rPr>
                <w:lang w:eastAsia="ko-KR"/>
              </w:rPr>
            </w:pPr>
          </w:p>
        </w:tc>
      </w:tr>
      <w:tr w:rsidR="00670D7E" w:rsidRPr="003A2472" w14:paraId="33D8DED2" w14:textId="77777777" w:rsidTr="00670D7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tcPr>
          <w:p w14:paraId="74F5755C" w14:textId="77777777" w:rsidR="00670D7E" w:rsidRPr="003A2472" w:rsidRDefault="00670D7E" w:rsidP="00DD1094">
            <w:pPr>
              <w:pStyle w:val="TAL"/>
              <w:rPr>
                <w:lang w:eastAsia="ko-KR"/>
              </w:rPr>
            </w:pPr>
            <w:r w:rsidRPr="003A2472">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7A440BD" w14:textId="77777777" w:rsidR="00670D7E" w:rsidRPr="003A2472" w:rsidRDefault="00670D7E" w:rsidP="00DD1094">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43543EF1" w14:textId="77777777" w:rsidR="00670D7E" w:rsidRPr="003A2472" w:rsidRDefault="00670D7E" w:rsidP="00DD1094">
            <w:pPr>
              <w:pStyle w:val="TAL"/>
              <w:rPr>
                <w:lang w:eastAsia="ko-KR"/>
              </w:rPr>
            </w:pPr>
            <w:r w:rsidRPr="003A2472">
              <w:rPr>
                <w:b/>
                <w:bCs/>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11FF8ACE" w14:textId="77777777" w:rsidR="00670D7E" w:rsidRPr="003A2472" w:rsidRDefault="00670D7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137CBFDB" w14:textId="77777777" w:rsidR="00670D7E" w:rsidRPr="003A2472" w:rsidRDefault="00670D7E" w:rsidP="00DD1094">
            <w:pPr>
              <w:pStyle w:val="TAL"/>
              <w:rPr>
                <w:lang w:eastAsia="ko-KR"/>
              </w:rPr>
            </w:pPr>
          </w:p>
        </w:tc>
      </w:tr>
      <w:tr w:rsidR="00670D7E" w:rsidRPr="003A2472" w14:paraId="7C841803" w14:textId="77777777" w:rsidTr="00670D7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tcPr>
          <w:p w14:paraId="21E8E2DA" w14:textId="77777777" w:rsidR="00670D7E" w:rsidRPr="003A2472" w:rsidRDefault="00670D7E" w:rsidP="00DD1094">
            <w:pPr>
              <w:pStyle w:val="TAL"/>
              <w:rPr>
                <w:lang w:eastAsia="ko-KR"/>
              </w:rPr>
            </w:pPr>
            <w:r w:rsidRPr="003A2472">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7E538063" w14:textId="77777777" w:rsidR="00670D7E" w:rsidRPr="003A2472" w:rsidRDefault="00670D7E" w:rsidP="00DD1094">
            <w:pPr>
              <w:pStyle w:val="TAL"/>
              <w:rPr>
                <w:lang w:eastAsia="ko-KR"/>
              </w:rPr>
            </w:pPr>
            <w:r w:rsidRPr="003A2472">
              <w:t>MCPTT-Info as described in Table 6.2.26.3.3-6</w:t>
            </w:r>
          </w:p>
        </w:tc>
        <w:tc>
          <w:tcPr>
            <w:tcW w:w="2127" w:type="dxa"/>
            <w:gridSpan w:val="2"/>
            <w:tcBorders>
              <w:top w:val="single" w:sz="4" w:space="0" w:color="auto"/>
              <w:left w:val="single" w:sz="4" w:space="0" w:color="auto"/>
              <w:bottom w:val="single" w:sz="4" w:space="0" w:color="auto"/>
              <w:right w:val="single" w:sz="4" w:space="0" w:color="auto"/>
            </w:tcBorders>
          </w:tcPr>
          <w:p w14:paraId="647142D5" w14:textId="77777777" w:rsidR="00670D7E" w:rsidRPr="003A2472" w:rsidRDefault="00670D7E" w:rsidP="00DD1094">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681DE2BB" w14:textId="77777777" w:rsidR="00670D7E" w:rsidRPr="003A2472" w:rsidRDefault="00670D7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5D901BB7" w14:textId="77777777" w:rsidR="00670D7E" w:rsidRPr="003A2472" w:rsidRDefault="00670D7E" w:rsidP="00DD1094">
            <w:pPr>
              <w:pStyle w:val="TAL"/>
              <w:rPr>
                <w:lang w:eastAsia="ko-KR"/>
              </w:rPr>
            </w:pPr>
          </w:p>
        </w:tc>
      </w:tr>
    </w:tbl>
    <w:p w14:paraId="69AB7A71" w14:textId="77777777" w:rsidR="00F163BE" w:rsidRPr="003A2472" w:rsidRDefault="00F163BE" w:rsidP="00F163BE"/>
    <w:p w14:paraId="72853988" w14:textId="77777777" w:rsidR="00F163BE" w:rsidRPr="003A2472" w:rsidRDefault="00F163BE" w:rsidP="00F163BE">
      <w:pPr>
        <w:pStyle w:val="TH"/>
      </w:pPr>
      <w:r w:rsidRPr="003A2472">
        <w:lastRenderedPageBreak/>
        <w:t xml:space="preserve">Table 6.2.26.3.3-6: </w:t>
      </w:r>
      <w:r w:rsidRPr="003A2472">
        <w:rPr>
          <w:lang w:eastAsia="ko-KR"/>
        </w:rPr>
        <w:t>MCPTT-Info in SIP MESSAGE</w:t>
      </w:r>
      <w:r w:rsidRPr="003A2472">
        <w:t xml:space="preserve"> (Table 6.2.26.3.3-5)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163BE" w:rsidRPr="003A2472" w14:paraId="37CC2B3F" w14:textId="77777777" w:rsidTr="00F163B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BFD199A" w14:textId="77777777" w:rsidR="00F163BE" w:rsidRPr="003A2472" w:rsidRDefault="00F163BE">
            <w:pPr>
              <w:pStyle w:val="TAL"/>
              <w:rPr>
                <w:lang w:eastAsia="ko-KR"/>
              </w:rPr>
            </w:pPr>
            <w:r w:rsidRPr="003A2472">
              <w:rPr>
                <w:lang w:eastAsia="ko-KR"/>
              </w:rPr>
              <w:t>Derivation Path: TS 36.579-1 [2], table 5.5.3.2.1-1</w:t>
            </w:r>
          </w:p>
        </w:tc>
      </w:tr>
      <w:tr w:rsidR="00F163BE" w:rsidRPr="003A2472" w14:paraId="679B3430" w14:textId="77777777" w:rsidTr="00F163BE">
        <w:trPr>
          <w:jc w:val="center"/>
        </w:trPr>
        <w:tc>
          <w:tcPr>
            <w:tcW w:w="2835" w:type="dxa"/>
            <w:tcBorders>
              <w:top w:val="single" w:sz="4" w:space="0" w:color="auto"/>
              <w:left w:val="single" w:sz="4" w:space="0" w:color="auto"/>
              <w:bottom w:val="single" w:sz="4" w:space="0" w:color="auto"/>
              <w:right w:val="single" w:sz="4" w:space="0" w:color="auto"/>
            </w:tcBorders>
            <w:hideMark/>
          </w:tcPr>
          <w:p w14:paraId="2EA3E4EF" w14:textId="77777777" w:rsidR="00F163BE" w:rsidRPr="003A2472" w:rsidRDefault="00F163BE">
            <w:pPr>
              <w:pStyle w:val="TAH"/>
              <w:rPr>
                <w:lang w:eastAsia="ko-KR"/>
              </w:rPr>
            </w:pPr>
            <w:r w:rsidRPr="003A2472">
              <w:rPr>
                <w:lang w:eastAsia="ko-K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0925E84" w14:textId="77777777" w:rsidR="00F163BE" w:rsidRPr="003A2472" w:rsidRDefault="00F163BE">
            <w:pPr>
              <w:pStyle w:val="TAH"/>
              <w:rPr>
                <w:lang w:eastAsia="ko-KR"/>
              </w:rPr>
            </w:pPr>
            <w:r w:rsidRPr="003A2472">
              <w:rPr>
                <w:lang w:eastAsia="ko-K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A40E8E8" w14:textId="77777777" w:rsidR="00F163BE" w:rsidRPr="003A2472" w:rsidRDefault="00F163BE">
            <w:pPr>
              <w:pStyle w:val="TAH"/>
              <w:rPr>
                <w:lang w:eastAsia="ko-KR"/>
              </w:rPr>
            </w:pPr>
            <w:r w:rsidRPr="003A2472">
              <w:rPr>
                <w:lang w:eastAsia="ko-KR"/>
              </w:rPr>
              <w:t>Comment</w:t>
            </w:r>
          </w:p>
        </w:tc>
        <w:tc>
          <w:tcPr>
            <w:tcW w:w="1418" w:type="dxa"/>
            <w:tcBorders>
              <w:top w:val="single" w:sz="4" w:space="0" w:color="auto"/>
              <w:left w:val="single" w:sz="4" w:space="0" w:color="auto"/>
              <w:bottom w:val="single" w:sz="4" w:space="0" w:color="auto"/>
              <w:right w:val="single" w:sz="4" w:space="0" w:color="auto"/>
            </w:tcBorders>
            <w:hideMark/>
          </w:tcPr>
          <w:p w14:paraId="57340F41" w14:textId="77777777" w:rsidR="00F163BE" w:rsidRPr="003A2472" w:rsidRDefault="00F163BE">
            <w:pPr>
              <w:pStyle w:val="TAH"/>
              <w:rPr>
                <w:lang w:eastAsia="ko-KR"/>
              </w:rPr>
            </w:pPr>
            <w:r w:rsidRPr="003A2472">
              <w:rPr>
                <w:lang w:eastAsia="ko-KR"/>
              </w:rPr>
              <w:t>Reference</w:t>
            </w:r>
          </w:p>
        </w:tc>
        <w:tc>
          <w:tcPr>
            <w:tcW w:w="1134" w:type="dxa"/>
            <w:tcBorders>
              <w:top w:val="single" w:sz="4" w:space="0" w:color="auto"/>
              <w:left w:val="single" w:sz="4" w:space="0" w:color="auto"/>
              <w:bottom w:val="single" w:sz="4" w:space="0" w:color="auto"/>
              <w:right w:val="single" w:sz="4" w:space="0" w:color="auto"/>
            </w:tcBorders>
            <w:hideMark/>
          </w:tcPr>
          <w:p w14:paraId="033A1DF0" w14:textId="77777777" w:rsidR="00F163BE" w:rsidRPr="003A2472" w:rsidRDefault="00F163BE">
            <w:pPr>
              <w:pStyle w:val="TAH"/>
              <w:rPr>
                <w:lang w:eastAsia="ko-KR"/>
              </w:rPr>
            </w:pPr>
            <w:r w:rsidRPr="003A2472">
              <w:rPr>
                <w:lang w:eastAsia="ko-KR"/>
              </w:rPr>
              <w:t>Condition</w:t>
            </w:r>
          </w:p>
        </w:tc>
      </w:tr>
      <w:tr w:rsidR="00F163BE" w:rsidRPr="003A2472" w14:paraId="03BABB37" w14:textId="77777777" w:rsidTr="00F163B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82DF187" w14:textId="77777777" w:rsidR="00F163BE" w:rsidRPr="003A2472" w:rsidRDefault="00F163BE">
            <w:pPr>
              <w:pStyle w:val="TAL"/>
              <w:rPr>
                <w:lang w:eastAsia="ko-KR"/>
              </w:rPr>
            </w:pPr>
            <w:r w:rsidRPr="003A2472">
              <w:rPr>
                <w:lang w:eastAsia="ko-KR"/>
              </w:rPr>
              <w:t>mcpttinfo</w:t>
            </w:r>
          </w:p>
        </w:tc>
        <w:tc>
          <w:tcPr>
            <w:tcW w:w="2126" w:type="dxa"/>
            <w:tcBorders>
              <w:top w:val="single" w:sz="4" w:space="0" w:color="auto"/>
              <w:left w:val="single" w:sz="4" w:space="0" w:color="auto"/>
              <w:bottom w:val="single" w:sz="4" w:space="0" w:color="auto"/>
              <w:right w:val="single" w:sz="4" w:space="0" w:color="auto"/>
            </w:tcBorders>
          </w:tcPr>
          <w:p w14:paraId="25979B97" w14:textId="77777777" w:rsidR="00F163BE" w:rsidRPr="003A2472" w:rsidRDefault="00F163BE">
            <w:pPr>
              <w:pStyle w:val="TAL"/>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4438B7A3" w14:textId="77777777" w:rsidR="00F163BE" w:rsidRPr="003A2472" w:rsidRDefault="00F163BE">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4EE9C281" w14:textId="77777777" w:rsidR="00F163BE" w:rsidRPr="003A2472" w:rsidRDefault="00F163BE">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78D7A3FB" w14:textId="77777777" w:rsidR="00F163BE" w:rsidRPr="003A2472" w:rsidRDefault="00F163BE">
            <w:pPr>
              <w:pStyle w:val="TAL"/>
              <w:rPr>
                <w:lang w:eastAsia="ko-KR"/>
              </w:rPr>
            </w:pPr>
          </w:p>
        </w:tc>
      </w:tr>
      <w:tr w:rsidR="00F163BE" w:rsidRPr="003A2472" w14:paraId="4E3B44EC" w14:textId="77777777" w:rsidTr="00F163B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DACD72B" w14:textId="77777777" w:rsidR="00F163BE" w:rsidRPr="003A2472" w:rsidRDefault="00F163BE">
            <w:pPr>
              <w:pStyle w:val="TAL"/>
              <w:rPr>
                <w:lang w:eastAsia="ko-KR"/>
              </w:rPr>
            </w:pPr>
            <w:r w:rsidRPr="003A2472">
              <w:rPr>
                <w:lang w:eastAsia="ko-KR"/>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5AC74A36" w14:textId="77777777" w:rsidR="00F163BE" w:rsidRPr="003A2472" w:rsidRDefault="00F163BE">
            <w:pPr>
              <w:pStyle w:val="TAL"/>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2A76DF4C" w14:textId="77777777" w:rsidR="00F163BE" w:rsidRPr="003A2472" w:rsidRDefault="00F163BE">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2D612CBE" w14:textId="77777777" w:rsidR="00F163BE" w:rsidRPr="003A2472" w:rsidRDefault="00F163BE">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03FE4F77" w14:textId="77777777" w:rsidR="00F163BE" w:rsidRPr="003A2472" w:rsidRDefault="00F163BE">
            <w:pPr>
              <w:pStyle w:val="TAL"/>
              <w:rPr>
                <w:lang w:eastAsia="ko-KR"/>
              </w:rPr>
            </w:pPr>
          </w:p>
        </w:tc>
      </w:tr>
      <w:tr w:rsidR="00F163BE" w:rsidRPr="003A2472" w14:paraId="5425FFA9" w14:textId="77777777" w:rsidTr="00F163B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2CFF085" w14:textId="77777777" w:rsidR="00F163BE" w:rsidRPr="003A2472" w:rsidRDefault="00F163BE">
            <w:pPr>
              <w:pStyle w:val="TAL"/>
              <w:rPr>
                <w:lang w:eastAsia="ko-KR"/>
              </w:rPr>
            </w:pPr>
            <w:r w:rsidRPr="003A2472">
              <w:rPr>
                <w:lang w:eastAsia="ko-KR"/>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0E4AEF8B" w14:textId="77777777" w:rsidR="00F163BE" w:rsidRPr="003A2472" w:rsidRDefault="00F163BE">
            <w:pPr>
              <w:pStyle w:val="TAL"/>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6BD45713" w14:textId="77777777" w:rsidR="00F163BE" w:rsidRPr="003A2472" w:rsidRDefault="00F163BE">
            <w:pPr>
              <w:pStyle w:val="TAL"/>
              <w:rPr>
                <w:lang w:eastAsia="ko-KR"/>
              </w:rPr>
            </w:pPr>
            <w:r w:rsidRPr="003A2472">
              <w:rPr>
                <w:lang w:eastAsia="ko-KR"/>
              </w:rPr>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4C1D5ADA" w14:textId="77777777" w:rsidR="00F163BE" w:rsidRPr="003A2472" w:rsidRDefault="00F163BE">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1D334D37" w14:textId="77777777" w:rsidR="00F163BE" w:rsidRPr="003A2472" w:rsidRDefault="00F163BE">
            <w:pPr>
              <w:pStyle w:val="TAL"/>
              <w:rPr>
                <w:lang w:eastAsia="ko-KR"/>
              </w:rPr>
            </w:pPr>
          </w:p>
        </w:tc>
      </w:tr>
      <w:tr w:rsidR="00F163BE" w:rsidRPr="003A2472" w14:paraId="4CC52920" w14:textId="77777777" w:rsidTr="00F163B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0CDD793" w14:textId="77777777" w:rsidR="00F163BE" w:rsidRPr="003A2472" w:rsidRDefault="00F163BE">
            <w:pPr>
              <w:pStyle w:val="TAL"/>
              <w:rPr>
                <w:lang w:eastAsia="ko-KR"/>
              </w:rPr>
            </w:pPr>
            <w:r w:rsidRPr="003A2472">
              <w:rPr>
                <w:lang w:eastAsia="ko-KR"/>
              </w:rPr>
              <w:t xml:space="preserve">      response-type</w:t>
            </w:r>
          </w:p>
        </w:tc>
        <w:tc>
          <w:tcPr>
            <w:tcW w:w="2126" w:type="dxa"/>
            <w:tcBorders>
              <w:top w:val="single" w:sz="4" w:space="0" w:color="auto"/>
              <w:left w:val="single" w:sz="4" w:space="0" w:color="auto"/>
              <w:bottom w:val="single" w:sz="4" w:space="0" w:color="auto"/>
              <w:right w:val="single" w:sz="4" w:space="0" w:color="auto"/>
            </w:tcBorders>
            <w:hideMark/>
          </w:tcPr>
          <w:p w14:paraId="03D412CC" w14:textId="77777777" w:rsidR="00F163BE" w:rsidRPr="003A2472" w:rsidRDefault="00F163BE">
            <w:pPr>
              <w:pStyle w:val="TAL"/>
              <w:rPr>
                <w:lang w:eastAsia="ko-KR"/>
              </w:rPr>
            </w:pPr>
            <w:r w:rsidRPr="003A2472">
              <w:rPr>
                <w:lang w:eastAsia="ko-KR"/>
              </w:rPr>
              <w:t>"remotely-initiated-private-call-response"</w:t>
            </w:r>
          </w:p>
        </w:tc>
        <w:tc>
          <w:tcPr>
            <w:tcW w:w="2126" w:type="dxa"/>
            <w:tcBorders>
              <w:top w:val="single" w:sz="4" w:space="0" w:color="auto"/>
              <w:left w:val="single" w:sz="4" w:space="0" w:color="auto"/>
              <w:bottom w:val="single" w:sz="4" w:space="0" w:color="auto"/>
              <w:right w:val="single" w:sz="4" w:space="0" w:color="auto"/>
            </w:tcBorders>
          </w:tcPr>
          <w:p w14:paraId="79E1E144" w14:textId="77777777" w:rsidR="00F163BE" w:rsidRPr="003A2472" w:rsidRDefault="00F163BE">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698BE0A4" w14:textId="77777777" w:rsidR="00F163BE" w:rsidRPr="003A2472" w:rsidRDefault="00F163BE">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3635E5FF" w14:textId="77777777" w:rsidR="00F163BE" w:rsidRPr="003A2472" w:rsidRDefault="00F163BE">
            <w:pPr>
              <w:pStyle w:val="TAL"/>
              <w:rPr>
                <w:lang w:eastAsia="ko-KR"/>
              </w:rPr>
            </w:pPr>
          </w:p>
        </w:tc>
      </w:tr>
      <w:tr w:rsidR="00F163BE" w:rsidRPr="003A2472" w14:paraId="72FF647F" w14:textId="77777777" w:rsidTr="00F163B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2C78106" w14:textId="77777777" w:rsidR="00F163BE" w:rsidRPr="003A2472" w:rsidRDefault="00F163BE">
            <w:pPr>
              <w:pStyle w:val="TAL"/>
              <w:rPr>
                <w:lang w:eastAsia="ko-KR"/>
              </w:rPr>
            </w:pPr>
            <w:r w:rsidRPr="003A2472">
              <w:rPr>
                <w:lang w:eastAsia="ko-KR"/>
              </w:rPr>
              <w:t xml:space="preserve">      mcptt-called-party-id</w:t>
            </w:r>
          </w:p>
        </w:tc>
        <w:tc>
          <w:tcPr>
            <w:tcW w:w="2126" w:type="dxa"/>
            <w:tcBorders>
              <w:top w:val="single" w:sz="4" w:space="0" w:color="auto"/>
              <w:left w:val="single" w:sz="4" w:space="0" w:color="auto"/>
              <w:bottom w:val="single" w:sz="4" w:space="0" w:color="auto"/>
              <w:right w:val="single" w:sz="4" w:space="0" w:color="auto"/>
            </w:tcBorders>
            <w:hideMark/>
          </w:tcPr>
          <w:p w14:paraId="7AAD9932" w14:textId="0BE8E51B" w:rsidR="00F163BE" w:rsidRPr="003A2472" w:rsidRDefault="00670D7E">
            <w:pPr>
              <w:pStyle w:val="TAL"/>
              <w:rPr>
                <w:lang w:eastAsia="ko-KR"/>
              </w:rPr>
            </w:pPr>
            <w:r w:rsidRPr="003A2472">
              <w:rPr>
                <w:lang w:eastAsia="ko-KR"/>
              </w:rPr>
              <w:t xml:space="preserve">Encrypted &lt;mcptt-called-party-id&gt; with mcpttURI set to </w:t>
            </w:r>
            <w:r w:rsidR="00F163BE" w:rsidRPr="003A2472">
              <w:rPr>
                <w:lang w:eastAsia="ko-KR"/>
              </w:rPr>
              <w:t>px_MCPTT_ID_User_</w:t>
            </w:r>
            <w:r w:rsidR="00685920" w:rsidRPr="003A2472">
              <w:rPr>
                <w:lang w:eastAsia="ko-KR"/>
              </w:rPr>
              <w:t>B</w:t>
            </w:r>
          </w:p>
        </w:tc>
        <w:tc>
          <w:tcPr>
            <w:tcW w:w="2126" w:type="dxa"/>
            <w:tcBorders>
              <w:top w:val="single" w:sz="4" w:space="0" w:color="auto"/>
              <w:left w:val="single" w:sz="4" w:space="0" w:color="auto"/>
              <w:bottom w:val="single" w:sz="4" w:space="0" w:color="auto"/>
              <w:right w:val="single" w:sz="4" w:space="0" w:color="auto"/>
            </w:tcBorders>
            <w:hideMark/>
          </w:tcPr>
          <w:p w14:paraId="1CC56E74" w14:textId="54382E6C" w:rsidR="00F163BE" w:rsidRPr="003A2472" w:rsidRDefault="00670D7E">
            <w:pPr>
              <w:pStyle w:val="TAL"/>
              <w:rPr>
                <w:lang w:eastAsia="ko-KR"/>
              </w:rPr>
            </w:pPr>
            <w:r w:rsidRPr="003A2472">
              <w:rPr>
                <w:lang w:eastAsia="ko-KR"/>
              </w:rPr>
              <w:t>The MCPTT ID of the identified MCPTT user (see NOTE 1, Table 6.2.26.3.3-4); encrypted according to NOTE 2 of Table 5.5.3.2.1-1 in TS 36.579-1 [2]</w:t>
            </w:r>
          </w:p>
        </w:tc>
        <w:tc>
          <w:tcPr>
            <w:tcW w:w="1418" w:type="dxa"/>
            <w:tcBorders>
              <w:top w:val="single" w:sz="4" w:space="0" w:color="auto"/>
              <w:left w:val="single" w:sz="4" w:space="0" w:color="auto"/>
              <w:bottom w:val="single" w:sz="4" w:space="0" w:color="auto"/>
              <w:right w:val="single" w:sz="4" w:space="0" w:color="auto"/>
            </w:tcBorders>
          </w:tcPr>
          <w:p w14:paraId="5D2B1A4D" w14:textId="77777777" w:rsidR="00F163BE" w:rsidRPr="003A2472" w:rsidRDefault="00F163BE">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599CE4B9" w14:textId="77777777" w:rsidR="00F163BE" w:rsidRPr="003A2472" w:rsidRDefault="00F163BE">
            <w:pPr>
              <w:pStyle w:val="TAL"/>
              <w:rPr>
                <w:lang w:eastAsia="ko-KR"/>
              </w:rPr>
            </w:pPr>
          </w:p>
        </w:tc>
      </w:tr>
      <w:tr w:rsidR="00F163BE" w:rsidRPr="003A2472" w14:paraId="2AF8532B" w14:textId="77777777" w:rsidTr="00F163B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ABF4D6E" w14:textId="77777777" w:rsidR="00F163BE" w:rsidRPr="003A2472" w:rsidRDefault="00F163BE">
            <w:pPr>
              <w:pStyle w:val="TAL"/>
              <w:rPr>
                <w:lang w:eastAsia="ko-KR"/>
              </w:rPr>
            </w:pPr>
            <w:r w:rsidRPr="003A2472">
              <w:rPr>
                <w:lang w:eastAsia="ko-KR"/>
              </w:rPr>
              <w:t xml:space="preserve">      remotely-initiated-call-outcome</w:t>
            </w:r>
          </w:p>
        </w:tc>
        <w:tc>
          <w:tcPr>
            <w:tcW w:w="2126" w:type="dxa"/>
            <w:tcBorders>
              <w:top w:val="single" w:sz="4" w:space="0" w:color="auto"/>
              <w:left w:val="single" w:sz="4" w:space="0" w:color="auto"/>
              <w:bottom w:val="single" w:sz="4" w:space="0" w:color="auto"/>
              <w:right w:val="single" w:sz="4" w:space="0" w:color="auto"/>
            </w:tcBorders>
            <w:hideMark/>
          </w:tcPr>
          <w:p w14:paraId="280A4104" w14:textId="77777777" w:rsidR="00F163BE" w:rsidRPr="003A2472" w:rsidRDefault="00F163BE">
            <w:pPr>
              <w:pStyle w:val="TAL"/>
              <w:rPr>
                <w:lang w:eastAsia="ko-KR"/>
              </w:rPr>
            </w:pPr>
            <w:r w:rsidRPr="003A2472">
              <w:rPr>
                <w:lang w:eastAsia="ko-KR"/>
              </w:rPr>
              <w:t>"success"</w:t>
            </w:r>
          </w:p>
        </w:tc>
        <w:tc>
          <w:tcPr>
            <w:tcW w:w="2126" w:type="dxa"/>
            <w:tcBorders>
              <w:top w:val="single" w:sz="4" w:space="0" w:color="auto"/>
              <w:left w:val="single" w:sz="4" w:space="0" w:color="auto"/>
              <w:bottom w:val="single" w:sz="4" w:space="0" w:color="auto"/>
              <w:right w:val="single" w:sz="4" w:space="0" w:color="auto"/>
            </w:tcBorders>
          </w:tcPr>
          <w:p w14:paraId="2C6CF7F1" w14:textId="77777777" w:rsidR="00F163BE" w:rsidRPr="003A2472" w:rsidRDefault="00F163BE">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6B70A8F2" w14:textId="77777777" w:rsidR="00F163BE" w:rsidRPr="003A2472" w:rsidRDefault="00F163BE">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5C0E484B" w14:textId="77777777" w:rsidR="00F163BE" w:rsidRPr="003A2472" w:rsidRDefault="00F163BE">
            <w:pPr>
              <w:pStyle w:val="TAL"/>
              <w:rPr>
                <w:lang w:eastAsia="ko-KR"/>
              </w:rPr>
            </w:pPr>
          </w:p>
        </w:tc>
      </w:tr>
    </w:tbl>
    <w:p w14:paraId="139B5E02" w14:textId="77777777" w:rsidR="00F163BE" w:rsidRPr="003A2472" w:rsidRDefault="00F163BE" w:rsidP="00F163BE"/>
    <w:p w14:paraId="19559D60" w14:textId="4A5C4C2C" w:rsidR="00F163BE" w:rsidRPr="003A2472" w:rsidRDefault="00F163BE" w:rsidP="00F163BE">
      <w:pPr>
        <w:pStyle w:val="TH"/>
      </w:pPr>
      <w:r w:rsidRPr="003A2472">
        <w:t xml:space="preserve">Table 6.2.26.3.3-7: SIP REFER (steps 5, 12, Table 6.2.26.3.3-1; step 2, TS 36.579-1 [2] Table </w:t>
      </w:r>
      <w:del w:id="35" w:author="MCC160" w:date="2022-02-02T14:03:00Z">
        <w:r w:rsidRPr="003A2472" w:rsidDel="00583132">
          <w:delText>5.3.9</w:delText>
        </w:r>
      </w:del>
      <w:ins w:id="36" w:author="MCC160" w:date="2022-02-02T14:03:00Z">
        <w:r w:rsidR="00583132" w:rsidRPr="003A2472">
          <w:t>5.3A.3</w:t>
        </w:r>
      </w:ins>
      <w:r w:rsidRPr="003A2472">
        <w:t>.3-1)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F163BE" w:rsidRPr="003A2472" w14:paraId="35848F4D" w14:textId="77777777" w:rsidTr="00F163BE">
        <w:tc>
          <w:tcPr>
            <w:tcW w:w="9634" w:type="dxa"/>
            <w:gridSpan w:val="5"/>
            <w:tcBorders>
              <w:top w:val="single" w:sz="4" w:space="0" w:color="auto"/>
              <w:left w:val="single" w:sz="4" w:space="0" w:color="auto"/>
              <w:bottom w:val="single" w:sz="4" w:space="0" w:color="auto"/>
              <w:right w:val="single" w:sz="4" w:space="0" w:color="auto"/>
            </w:tcBorders>
            <w:hideMark/>
          </w:tcPr>
          <w:p w14:paraId="0483208E" w14:textId="77777777" w:rsidR="00F163BE" w:rsidRPr="003A2472" w:rsidRDefault="00F163BE">
            <w:pPr>
              <w:pStyle w:val="TAL"/>
              <w:rPr>
                <w:lang w:eastAsia="ko-KR"/>
              </w:rPr>
            </w:pPr>
            <w:r w:rsidRPr="003A2472">
              <w:rPr>
                <w:lang w:eastAsia="ko-KR"/>
              </w:rPr>
              <w:t xml:space="preserve">Derivation Path: TS 36.579-1 [2], table 5.5.2.12-1, condition </w:t>
            </w:r>
            <w:r w:rsidRPr="003A2472">
              <w:rPr>
                <w:rFonts w:eastAsia="MS Mincho"/>
                <w:lang w:eastAsia="ko-KR"/>
              </w:rPr>
              <w:t>PRIVATE-CALL</w:t>
            </w:r>
          </w:p>
        </w:tc>
      </w:tr>
      <w:tr w:rsidR="00F163BE" w:rsidRPr="003A2472" w14:paraId="77596B8D" w14:textId="77777777" w:rsidTr="00F163BE">
        <w:tc>
          <w:tcPr>
            <w:tcW w:w="2831" w:type="dxa"/>
            <w:tcBorders>
              <w:top w:val="single" w:sz="4" w:space="0" w:color="auto"/>
              <w:left w:val="single" w:sz="4" w:space="0" w:color="auto"/>
              <w:bottom w:val="single" w:sz="4" w:space="0" w:color="auto"/>
              <w:right w:val="single" w:sz="4" w:space="0" w:color="auto"/>
            </w:tcBorders>
            <w:hideMark/>
          </w:tcPr>
          <w:p w14:paraId="397A3ACA" w14:textId="77777777" w:rsidR="00F163BE" w:rsidRPr="003A2472" w:rsidRDefault="00F163BE">
            <w:pPr>
              <w:pStyle w:val="TAH"/>
              <w:rPr>
                <w:lang w:eastAsia="ko-KR"/>
              </w:rPr>
            </w:pPr>
            <w:r w:rsidRPr="003A2472">
              <w:rPr>
                <w:lang w:eastAsia="ko-KR"/>
              </w:rPr>
              <w:t>Information Element</w:t>
            </w:r>
          </w:p>
        </w:tc>
        <w:tc>
          <w:tcPr>
            <w:tcW w:w="2124" w:type="dxa"/>
            <w:tcBorders>
              <w:top w:val="single" w:sz="4" w:space="0" w:color="auto"/>
              <w:left w:val="single" w:sz="4" w:space="0" w:color="auto"/>
              <w:bottom w:val="single" w:sz="4" w:space="0" w:color="auto"/>
              <w:right w:val="single" w:sz="4" w:space="0" w:color="auto"/>
            </w:tcBorders>
            <w:hideMark/>
          </w:tcPr>
          <w:p w14:paraId="212E2B9B" w14:textId="77777777" w:rsidR="00F163BE" w:rsidRPr="003A2472" w:rsidRDefault="00F163BE">
            <w:pPr>
              <w:pStyle w:val="TAH"/>
              <w:rPr>
                <w:lang w:eastAsia="ko-KR"/>
              </w:rPr>
            </w:pPr>
            <w:r w:rsidRPr="003A2472">
              <w:rPr>
                <w:lang w:eastAsia="ko-KR"/>
              </w:rPr>
              <w:t>Value/remark</w:t>
            </w:r>
          </w:p>
        </w:tc>
        <w:tc>
          <w:tcPr>
            <w:tcW w:w="2124" w:type="dxa"/>
            <w:tcBorders>
              <w:top w:val="single" w:sz="4" w:space="0" w:color="auto"/>
              <w:left w:val="single" w:sz="4" w:space="0" w:color="auto"/>
              <w:bottom w:val="single" w:sz="4" w:space="0" w:color="auto"/>
              <w:right w:val="single" w:sz="4" w:space="0" w:color="auto"/>
            </w:tcBorders>
            <w:hideMark/>
          </w:tcPr>
          <w:p w14:paraId="034B9315" w14:textId="77777777" w:rsidR="00F163BE" w:rsidRPr="003A2472" w:rsidRDefault="00F163BE">
            <w:pPr>
              <w:pStyle w:val="TAH"/>
              <w:rPr>
                <w:lang w:eastAsia="ko-KR"/>
              </w:rPr>
            </w:pPr>
            <w:r w:rsidRPr="003A2472">
              <w:rPr>
                <w:lang w:eastAsia="ko-KR"/>
              </w:rPr>
              <w:t>Comment</w:t>
            </w:r>
          </w:p>
        </w:tc>
        <w:tc>
          <w:tcPr>
            <w:tcW w:w="1417" w:type="dxa"/>
            <w:tcBorders>
              <w:top w:val="single" w:sz="4" w:space="0" w:color="auto"/>
              <w:left w:val="single" w:sz="4" w:space="0" w:color="auto"/>
              <w:bottom w:val="single" w:sz="4" w:space="0" w:color="auto"/>
              <w:right w:val="single" w:sz="4" w:space="0" w:color="auto"/>
            </w:tcBorders>
            <w:hideMark/>
          </w:tcPr>
          <w:p w14:paraId="055641D5" w14:textId="77777777" w:rsidR="00F163BE" w:rsidRPr="003A2472" w:rsidRDefault="00F163BE">
            <w:pPr>
              <w:pStyle w:val="TAH"/>
              <w:rPr>
                <w:lang w:eastAsia="ko-KR"/>
              </w:rPr>
            </w:pPr>
            <w:r w:rsidRPr="003A2472">
              <w:rPr>
                <w:lang w:eastAsia="ko-KR"/>
              </w:rPr>
              <w:t>Reference</w:t>
            </w:r>
          </w:p>
        </w:tc>
        <w:tc>
          <w:tcPr>
            <w:tcW w:w="1138" w:type="dxa"/>
            <w:tcBorders>
              <w:top w:val="single" w:sz="4" w:space="0" w:color="auto"/>
              <w:left w:val="single" w:sz="4" w:space="0" w:color="auto"/>
              <w:bottom w:val="single" w:sz="4" w:space="0" w:color="auto"/>
              <w:right w:val="single" w:sz="4" w:space="0" w:color="auto"/>
            </w:tcBorders>
            <w:hideMark/>
          </w:tcPr>
          <w:p w14:paraId="59283A82" w14:textId="77777777" w:rsidR="00F163BE" w:rsidRPr="003A2472" w:rsidRDefault="00F163BE">
            <w:pPr>
              <w:pStyle w:val="TAH"/>
              <w:rPr>
                <w:lang w:eastAsia="ko-KR"/>
              </w:rPr>
            </w:pPr>
            <w:r w:rsidRPr="003A2472">
              <w:rPr>
                <w:lang w:eastAsia="ko-KR"/>
              </w:rPr>
              <w:t>Condition</w:t>
            </w:r>
          </w:p>
        </w:tc>
      </w:tr>
      <w:tr w:rsidR="00F163BE" w:rsidRPr="003A2472" w14:paraId="2AB6AFCE" w14:textId="77777777" w:rsidTr="00F163BE">
        <w:tc>
          <w:tcPr>
            <w:tcW w:w="2831" w:type="dxa"/>
            <w:tcBorders>
              <w:top w:val="single" w:sz="4" w:space="0" w:color="auto"/>
              <w:left w:val="single" w:sz="4" w:space="0" w:color="auto"/>
              <w:bottom w:val="single" w:sz="4" w:space="0" w:color="auto"/>
              <w:right w:val="single" w:sz="4" w:space="0" w:color="auto"/>
            </w:tcBorders>
            <w:vAlign w:val="center"/>
            <w:hideMark/>
          </w:tcPr>
          <w:p w14:paraId="3C7FE514" w14:textId="77777777" w:rsidR="00F163BE" w:rsidRPr="003A2472" w:rsidRDefault="00F163BE">
            <w:pPr>
              <w:pStyle w:val="TAL"/>
              <w:rPr>
                <w:rFonts w:eastAsia="Calibri" w:cs="Arial"/>
                <w:b/>
                <w:szCs w:val="18"/>
                <w:lang w:eastAsia="ko-KR"/>
              </w:rPr>
            </w:pPr>
            <w:r w:rsidRPr="003A2472">
              <w:rPr>
                <w:rFonts w:eastAsia="Calibri" w:cs="Arial"/>
                <w:b/>
                <w:szCs w:val="18"/>
                <w:lang w:eastAsia="ko-KR"/>
              </w:rPr>
              <w:t>Message-body</w:t>
            </w:r>
          </w:p>
        </w:tc>
        <w:tc>
          <w:tcPr>
            <w:tcW w:w="2124" w:type="dxa"/>
            <w:tcBorders>
              <w:top w:val="single" w:sz="4" w:space="0" w:color="auto"/>
              <w:left w:val="single" w:sz="4" w:space="0" w:color="auto"/>
              <w:bottom w:val="single" w:sz="4" w:space="0" w:color="auto"/>
              <w:right w:val="single" w:sz="4" w:space="0" w:color="auto"/>
            </w:tcBorders>
          </w:tcPr>
          <w:p w14:paraId="1183F6A0" w14:textId="77777777" w:rsidR="00F163BE" w:rsidRPr="003A2472" w:rsidRDefault="00F163BE">
            <w:pPr>
              <w:pStyle w:val="TAL"/>
              <w:rPr>
                <w:szCs w:val="18"/>
                <w:lang w:eastAsia="ko-KR"/>
              </w:rPr>
            </w:pPr>
          </w:p>
        </w:tc>
        <w:tc>
          <w:tcPr>
            <w:tcW w:w="2124" w:type="dxa"/>
            <w:tcBorders>
              <w:top w:val="single" w:sz="4" w:space="0" w:color="auto"/>
              <w:left w:val="single" w:sz="4" w:space="0" w:color="auto"/>
              <w:bottom w:val="single" w:sz="4" w:space="0" w:color="auto"/>
              <w:right w:val="single" w:sz="4" w:space="0" w:color="auto"/>
            </w:tcBorders>
          </w:tcPr>
          <w:p w14:paraId="0E99211C" w14:textId="77777777" w:rsidR="00F163BE" w:rsidRPr="003A2472" w:rsidRDefault="00F163BE">
            <w:pPr>
              <w:pStyle w:val="TAL"/>
              <w:rPr>
                <w:lang w:eastAsia="ko-KR"/>
              </w:rPr>
            </w:pPr>
          </w:p>
        </w:tc>
        <w:tc>
          <w:tcPr>
            <w:tcW w:w="1417" w:type="dxa"/>
            <w:tcBorders>
              <w:top w:val="single" w:sz="4" w:space="0" w:color="auto"/>
              <w:left w:val="single" w:sz="4" w:space="0" w:color="auto"/>
              <w:bottom w:val="single" w:sz="4" w:space="0" w:color="auto"/>
              <w:right w:val="single" w:sz="4" w:space="0" w:color="auto"/>
            </w:tcBorders>
          </w:tcPr>
          <w:p w14:paraId="2397DF81" w14:textId="77777777" w:rsidR="00F163BE" w:rsidRPr="003A2472" w:rsidRDefault="00F163BE">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14661169" w14:textId="77777777" w:rsidR="00F163BE" w:rsidRPr="003A2472" w:rsidRDefault="00F163BE">
            <w:pPr>
              <w:pStyle w:val="TAL"/>
              <w:rPr>
                <w:lang w:eastAsia="ko-KR"/>
              </w:rPr>
            </w:pPr>
          </w:p>
        </w:tc>
      </w:tr>
      <w:tr w:rsidR="00F163BE" w:rsidRPr="003A2472" w14:paraId="5E44AB50" w14:textId="77777777" w:rsidTr="00F163BE">
        <w:tc>
          <w:tcPr>
            <w:tcW w:w="2831" w:type="dxa"/>
            <w:tcBorders>
              <w:top w:val="single" w:sz="4" w:space="0" w:color="auto"/>
              <w:left w:val="single" w:sz="4" w:space="0" w:color="auto"/>
              <w:bottom w:val="single" w:sz="4" w:space="0" w:color="auto"/>
              <w:right w:val="single" w:sz="4" w:space="0" w:color="auto"/>
            </w:tcBorders>
            <w:vAlign w:val="center"/>
            <w:hideMark/>
          </w:tcPr>
          <w:p w14:paraId="3D833054" w14:textId="77777777" w:rsidR="00F163BE" w:rsidRPr="003A2472" w:rsidRDefault="00F163BE">
            <w:pPr>
              <w:pStyle w:val="TAL"/>
              <w:rPr>
                <w:b/>
                <w:bCs/>
                <w:lang w:eastAsia="ko-KR"/>
              </w:rPr>
            </w:pPr>
            <w:r w:rsidRPr="003A2472">
              <w:rPr>
                <w:lang w:eastAsia="ko-KR"/>
              </w:rPr>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6CE1CCB9" w14:textId="77777777" w:rsidR="00F163BE" w:rsidRPr="003A2472" w:rsidRDefault="00F163BE">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hideMark/>
          </w:tcPr>
          <w:p w14:paraId="2D77B69E" w14:textId="77777777" w:rsidR="00F163BE" w:rsidRPr="003A2472" w:rsidRDefault="00F163BE">
            <w:pPr>
              <w:pStyle w:val="TAL"/>
              <w:rPr>
                <w:rFonts w:cs="Arial"/>
                <w:szCs w:val="18"/>
                <w:lang w:eastAsia="ko-KR"/>
              </w:rPr>
            </w:pPr>
            <w:r w:rsidRPr="003A2472">
              <w:rPr>
                <w:b/>
                <w:lang w:eastAsia="ko-KR"/>
              </w:rPr>
              <w:t>Resource list</w:t>
            </w:r>
          </w:p>
        </w:tc>
        <w:tc>
          <w:tcPr>
            <w:tcW w:w="1417" w:type="dxa"/>
            <w:tcBorders>
              <w:top w:val="single" w:sz="4" w:space="0" w:color="auto"/>
              <w:left w:val="single" w:sz="4" w:space="0" w:color="auto"/>
              <w:bottom w:val="single" w:sz="4" w:space="0" w:color="auto"/>
              <w:right w:val="single" w:sz="4" w:space="0" w:color="auto"/>
            </w:tcBorders>
          </w:tcPr>
          <w:p w14:paraId="64A583F8" w14:textId="77777777" w:rsidR="00F163BE" w:rsidRPr="003A2472" w:rsidRDefault="00F163BE">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3CC4A041" w14:textId="77777777" w:rsidR="00F163BE" w:rsidRPr="003A2472" w:rsidRDefault="00F163BE">
            <w:pPr>
              <w:pStyle w:val="TAL"/>
              <w:rPr>
                <w:rFonts w:cs="Arial"/>
                <w:szCs w:val="18"/>
                <w:lang w:eastAsia="ko-KR"/>
              </w:rPr>
            </w:pPr>
          </w:p>
        </w:tc>
      </w:tr>
      <w:tr w:rsidR="00F163BE" w:rsidRPr="003A2472" w14:paraId="6E494D33" w14:textId="77777777" w:rsidTr="00F163BE">
        <w:tc>
          <w:tcPr>
            <w:tcW w:w="2831" w:type="dxa"/>
            <w:tcBorders>
              <w:top w:val="single" w:sz="4" w:space="0" w:color="auto"/>
              <w:left w:val="single" w:sz="4" w:space="0" w:color="auto"/>
              <w:bottom w:val="single" w:sz="4" w:space="0" w:color="auto"/>
              <w:right w:val="single" w:sz="4" w:space="0" w:color="auto"/>
            </w:tcBorders>
            <w:vAlign w:val="center"/>
            <w:hideMark/>
          </w:tcPr>
          <w:p w14:paraId="0B6D03C4" w14:textId="77777777" w:rsidR="00F163BE" w:rsidRPr="003A2472" w:rsidRDefault="00F163BE">
            <w:pPr>
              <w:pStyle w:val="TAL"/>
              <w:rPr>
                <w:b/>
                <w:bCs/>
                <w:lang w:eastAsia="ko-KR"/>
              </w:rPr>
            </w:pPr>
            <w:r w:rsidRPr="003A2472">
              <w:rPr>
                <w:lang w:eastAsia="ko-KR"/>
              </w:rPr>
              <w:t xml:space="preserve">    MIME-part-body</w:t>
            </w:r>
          </w:p>
        </w:tc>
        <w:tc>
          <w:tcPr>
            <w:tcW w:w="2124" w:type="dxa"/>
            <w:tcBorders>
              <w:top w:val="single" w:sz="4" w:space="0" w:color="auto"/>
              <w:left w:val="single" w:sz="4" w:space="0" w:color="auto"/>
              <w:bottom w:val="single" w:sz="4" w:space="0" w:color="auto"/>
              <w:right w:val="single" w:sz="4" w:space="0" w:color="auto"/>
            </w:tcBorders>
            <w:hideMark/>
          </w:tcPr>
          <w:p w14:paraId="703638A9" w14:textId="77777777" w:rsidR="00F163BE" w:rsidRPr="003A2472" w:rsidRDefault="00F163BE">
            <w:pPr>
              <w:pStyle w:val="TAL"/>
              <w:rPr>
                <w:rFonts w:cs="Arial"/>
                <w:szCs w:val="18"/>
                <w:lang w:eastAsia="ko-KR"/>
              </w:rPr>
            </w:pPr>
            <w:r w:rsidRPr="003A2472">
              <w:rPr>
                <w:rFonts w:cs="Arial"/>
                <w:szCs w:val="18"/>
                <w:lang w:eastAsia="ko-KR"/>
              </w:rPr>
              <w:t xml:space="preserve">Resource-lists as described in </w:t>
            </w:r>
            <w:r w:rsidRPr="003A2472">
              <w:rPr>
                <w:lang w:eastAsia="ko-KR"/>
              </w:rPr>
              <w:t>Table 6.2.26.3.3-8</w:t>
            </w:r>
          </w:p>
        </w:tc>
        <w:tc>
          <w:tcPr>
            <w:tcW w:w="2124" w:type="dxa"/>
            <w:tcBorders>
              <w:top w:val="single" w:sz="4" w:space="0" w:color="auto"/>
              <w:left w:val="single" w:sz="4" w:space="0" w:color="auto"/>
              <w:bottom w:val="single" w:sz="4" w:space="0" w:color="auto"/>
              <w:right w:val="single" w:sz="4" w:space="0" w:color="auto"/>
            </w:tcBorders>
          </w:tcPr>
          <w:p w14:paraId="6B28B004" w14:textId="77777777" w:rsidR="00F163BE" w:rsidRPr="003A2472" w:rsidRDefault="00F163BE">
            <w:pPr>
              <w:pStyle w:val="TAL"/>
              <w:rPr>
                <w:rFonts w:cs="Arial"/>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12F576C7" w14:textId="77777777" w:rsidR="00F163BE" w:rsidRPr="003A2472" w:rsidRDefault="00F163BE">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6DDA645E" w14:textId="77777777" w:rsidR="00F163BE" w:rsidRPr="003A2472" w:rsidRDefault="00F163BE">
            <w:pPr>
              <w:pStyle w:val="TAL"/>
              <w:rPr>
                <w:rFonts w:cs="Arial"/>
                <w:szCs w:val="18"/>
                <w:lang w:eastAsia="ko-KR"/>
              </w:rPr>
            </w:pPr>
          </w:p>
        </w:tc>
      </w:tr>
    </w:tbl>
    <w:p w14:paraId="0D23A2D4" w14:textId="77777777" w:rsidR="00F163BE" w:rsidRPr="003A2472" w:rsidRDefault="00F163BE" w:rsidP="00F163BE"/>
    <w:p w14:paraId="2B2A57E3" w14:textId="77777777" w:rsidR="00F163BE" w:rsidRPr="003A2472" w:rsidRDefault="00F163BE" w:rsidP="00F163BE">
      <w:pPr>
        <w:pStyle w:val="TH"/>
      </w:pPr>
      <w:r w:rsidRPr="003A2472">
        <w:t>Table 6.2.26.3.3-8: Resource-lists (Table 6.2.26.3.3-7)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163BE" w:rsidRPr="003A2472" w14:paraId="7EC61FEE" w14:textId="77777777" w:rsidTr="00F163BE">
        <w:trPr>
          <w:cantSplit/>
        </w:trPr>
        <w:tc>
          <w:tcPr>
            <w:tcW w:w="9639" w:type="dxa"/>
            <w:tcBorders>
              <w:top w:val="single" w:sz="4" w:space="0" w:color="auto"/>
              <w:left w:val="single" w:sz="4" w:space="0" w:color="auto"/>
              <w:bottom w:val="single" w:sz="4" w:space="0" w:color="auto"/>
              <w:right w:val="single" w:sz="4" w:space="0" w:color="auto"/>
            </w:tcBorders>
            <w:hideMark/>
          </w:tcPr>
          <w:p w14:paraId="127A7423" w14:textId="335469BF" w:rsidR="00F163BE" w:rsidRPr="003A2472" w:rsidRDefault="00F163BE">
            <w:pPr>
              <w:pStyle w:val="TAL"/>
              <w:rPr>
                <w:rFonts w:cs="Arial"/>
                <w:szCs w:val="18"/>
                <w:lang w:eastAsia="ko-KR"/>
              </w:rPr>
            </w:pPr>
            <w:r w:rsidRPr="003A2472">
              <w:rPr>
                <w:rFonts w:cs="Arial"/>
                <w:szCs w:val="18"/>
                <w:lang w:eastAsia="ko-KR"/>
              </w:rPr>
              <w:t xml:space="preserve">Derivation Path: TS 36.579-1 [2], table 5.5.3.2.1-1, </w:t>
            </w:r>
            <w:del w:id="37" w:author="MCC160" w:date="2022-02-02T14:14:00Z">
              <w:r w:rsidRPr="003A2472" w:rsidDel="00764505">
                <w:rPr>
                  <w:rFonts w:cs="Arial"/>
                  <w:szCs w:val="18"/>
                  <w:lang w:eastAsia="ko-KR"/>
                </w:rPr>
                <w:delText>conditions</w:delText>
              </w:r>
            </w:del>
            <w:ins w:id="38" w:author="MCC160" w:date="2022-02-02T14:14:00Z">
              <w:r w:rsidR="00764505" w:rsidRPr="003A2472">
                <w:rPr>
                  <w:rFonts w:cs="Arial"/>
                  <w:szCs w:val="18"/>
                  <w:lang w:eastAsia="ko-KR"/>
                </w:rPr>
                <w:t>condition</w:t>
              </w:r>
            </w:ins>
            <w:r w:rsidRPr="003A2472">
              <w:rPr>
                <w:rFonts w:cs="Arial"/>
                <w:szCs w:val="18"/>
                <w:lang w:eastAsia="ko-KR"/>
              </w:rPr>
              <w:t xml:space="preserve"> </w:t>
            </w:r>
            <w:r w:rsidRPr="003A2472">
              <w:rPr>
                <w:lang w:eastAsia="ko-KR"/>
              </w:rPr>
              <w:t>PRE-ESTABLISH</w:t>
            </w:r>
            <w:ins w:id="39" w:author="MCC160" w:date="2022-02-02T15:01:00Z">
              <w:r w:rsidR="007E5C57" w:rsidRPr="003A2472">
                <w:rPr>
                  <w:lang w:eastAsia="ko-KR"/>
                </w:rPr>
                <w:t>,</w:t>
              </w:r>
            </w:ins>
            <w:del w:id="40" w:author="MCC160" w:date="2022-02-02T15:01:00Z">
              <w:r w:rsidRPr="003A2472" w:rsidDel="007E5C57">
                <w:rPr>
                  <w:lang w:eastAsia="ko-KR"/>
                </w:rPr>
                <w:delText xml:space="preserve"> AND</w:delText>
              </w:r>
            </w:del>
            <w:r w:rsidRPr="003A2472">
              <w:rPr>
                <w:lang w:eastAsia="ko-KR"/>
              </w:rPr>
              <w:t xml:space="preserve"> PRIVATE-CALL</w:t>
            </w:r>
          </w:p>
        </w:tc>
      </w:tr>
    </w:tbl>
    <w:p w14:paraId="11C3D6AA" w14:textId="77777777" w:rsidR="00F163BE" w:rsidRPr="003A2472" w:rsidRDefault="00F163BE" w:rsidP="00F163BE"/>
    <w:p w14:paraId="210EEC23" w14:textId="77777777" w:rsidR="00F163BE" w:rsidRPr="003A2472" w:rsidRDefault="00F163BE" w:rsidP="0062386E">
      <w:pPr>
        <w:pStyle w:val="TH"/>
      </w:pPr>
      <w:r w:rsidRPr="003A2472">
        <w:t>Table 6.2.26.3.3-9: SIP header fields extending the uri attribute of the resource-lists' single entry (Table 6.2.26.3.3-7)</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F163BE" w:rsidRPr="003A2472" w14:paraId="274781AC" w14:textId="77777777" w:rsidTr="00670D7E">
        <w:tc>
          <w:tcPr>
            <w:tcW w:w="9630" w:type="dxa"/>
            <w:gridSpan w:val="5"/>
            <w:tcBorders>
              <w:top w:val="single" w:sz="4" w:space="0" w:color="auto"/>
              <w:left w:val="single" w:sz="4" w:space="0" w:color="auto"/>
              <w:bottom w:val="single" w:sz="4" w:space="0" w:color="auto"/>
              <w:right w:val="single" w:sz="4" w:space="0" w:color="auto"/>
            </w:tcBorders>
            <w:hideMark/>
          </w:tcPr>
          <w:p w14:paraId="5485ACEA" w14:textId="5F650724" w:rsidR="00F163BE" w:rsidRPr="003A2472" w:rsidRDefault="00F163BE">
            <w:pPr>
              <w:pStyle w:val="TAL"/>
              <w:rPr>
                <w:lang w:eastAsia="ko-KR"/>
              </w:rPr>
            </w:pPr>
            <w:r w:rsidRPr="003A2472">
              <w:rPr>
                <w:rFonts w:cs="Arial"/>
                <w:szCs w:val="18"/>
                <w:lang w:eastAsia="ko-KR"/>
              </w:rPr>
              <w:t xml:space="preserve">Derivation Path: TS 36.579-1 [2], table </w:t>
            </w:r>
            <w:r w:rsidR="00670D7E" w:rsidRPr="003A2472">
              <w:rPr>
                <w:lang w:eastAsia="ko-KR"/>
              </w:rPr>
              <w:t>5.5.2.12-2</w:t>
            </w:r>
            <w:r w:rsidRPr="003A2472">
              <w:rPr>
                <w:lang w:eastAsia="ko-KR"/>
              </w:rPr>
              <w:t xml:space="preserve"> </w:t>
            </w:r>
            <w:r w:rsidRPr="003A2472">
              <w:rPr>
                <w:rFonts w:cs="Arial"/>
                <w:szCs w:val="18"/>
                <w:lang w:eastAsia="ko-KR"/>
              </w:rPr>
              <w:t>condition PRIVATE-CALL</w:t>
            </w:r>
          </w:p>
        </w:tc>
      </w:tr>
      <w:tr w:rsidR="00F163BE" w:rsidRPr="003A2472" w14:paraId="02702AAE" w14:textId="77777777" w:rsidTr="00670D7E">
        <w:tc>
          <w:tcPr>
            <w:tcW w:w="2830" w:type="dxa"/>
            <w:tcBorders>
              <w:top w:val="single" w:sz="4" w:space="0" w:color="auto"/>
              <w:left w:val="single" w:sz="4" w:space="0" w:color="auto"/>
              <w:bottom w:val="single" w:sz="4" w:space="0" w:color="auto"/>
              <w:right w:val="single" w:sz="4" w:space="0" w:color="auto"/>
            </w:tcBorders>
            <w:hideMark/>
          </w:tcPr>
          <w:p w14:paraId="7D467634" w14:textId="77777777" w:rsidR="00F163BE" w:rsidRPr="003A2472" w:rsidRDefault="00F163BE">
            <w:pPr>
              <w:pStyle w:val="TAH"/>
              <w:rPr>
                <w:lang w:eastAsia="ko-KR"/>
              </w:rPr>
            </w:pPr>
            <w:r w:rsidRPr="003A2472">
              <w:rPr>
                <w:lang w:eastAsia="ko-KR"/>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1331971D" w14:textId="77777777" w:rsidR="00F163BE" w:rsidRPr="003A2472" w:rsidRDefault="00F163BE">
            <w:pPr>
              <w:pStyle w:val="TAH"/>
              <w:rPr>
                <w:lang w:eastAsia="ko-KR"/>
              </w:rPr>
            </w:pPr>
            <w:r w:rsidRPr="003A2472">
              <w:rPr>
                <w:lang w:eastAsia="ko-KR"/>
              </w:rPr>
              <w:t>Value/remark</w:t>
            </w:r>
          </w:p>
        </w:tc>
        <w:tc>
          <w:tcPr>
            <w:tcW w:w="2123" w:type="dxa"/>
            <w:tcBorders>
              <w:top w:val="single" w:sz="4" w:space="0" w:color="auto"/>
              <w:left w:val="single" w:sz="4" w:space="0" w:color="auto"/>
              <w:bottom w:val="single" w:sz="4" w:space="0" w:color="auto"/>
              <w:right w:val="single" w:sz="4" w:space="0" w:color="auto"/>
            </w:tcBorders>
            <w:hideMark/>
          </w:tcPr>
          <w:p w14:paraId="707EEE80" w14:textId="77777777" w:rsidR="00F163BE" w:rsidRPr="003A2472" w:rsidRDefault="00F163BE">
            <w:pPr>
              <w:pStyle w:val="TAH"/>
              <w:rPr>
                <w:lang w:eastAsia="ko-KR"/>
              </w:rPr>
            </w:pPr>
            <w:r w:rsidRPr="003A2472">
              <w:rPr>
                <w:lang w:eastAsia="ko-KR"/>
              </w:rPr>
              <w:t>Comment</w:t>
            </w:r>
          </w:p>
        </w:tc>
        <w:tc>
          <w:tcPr>
            <w:tcW w:w="1416" w:type="dxa"/>
            <w:tcBorders>
              <w:top w:val="single" w:sz="4" w:space="0" w:color="auto"/>
              <w:left w:val="single" w:sz="4" w:space="0" w:color="auto"/>
              <w:bottom w:val="single" w:sz="4" w:space="0" w:color="auto"/>
              <w:right w:val="single" w:sz="4" w:space="0" w:color="auto"/>
            </w:tcBorders>
            <w:hideMark/>
          </w:tcPr>
          <w:p w14:paraId="5090A2D4" w14:textId="77777777" w:rsidR="00F163BE" w:rsidRPr="003A2472" w:rsidRDefault="00F163BE">
            <w:pPr>
              <w:pStyle w:val="TAH"/>
              <w:rPr>
                <w:lang w:eastAsia="ko-KR"/>
              </w:rPr>
            </w:pPr>
            <w:r w:rsidRPr="003A2472">
              <w:rPr>
                <w:lang w:eastAsia="ko-KR"/>
              </w:rPr>
              <w:t>Reference</w:t>
            </w:r>
          </w:p>
        </w:tc>
        <w:tc>
          <w:tcPr>
            <w:tcW w:w="1138" w:type="dxa"/>
            <w:tcBorders>
              <w:top w:val="single" w:sz="4" w:space="0" w:color="auto"/>
              <w:left w:val="single" w:sz="4" w:space="0" w:color="auto"/>
              <w:bottom w:val="single" w:sz="4" w:space="0" w:color="auto"/>
              <w:right w:val="single" w:sz="4" w:space="0" w:color="auto"/>
            </w:tcBorders>
            <w:hideMark/>
          </w:tcPr>
          <w:p w14:paraId="57C38272" w14:textId="77777777" w:rsidR="00F163BE" w:rsidRPr="003A2472" w:rsidRDefault="00F163BE">
            <w:pPr>
              <w:pStyle w:val="TAH"/>
              <w:rPr>
                <w:lang w:eastAsia="ko-KR"/>
              </w:rPr>
            </w:pPr>
            <w:r w:rsidRPr="003A2472">
              <w:rPr>
                <w:lang w:eastAsia="ko-KR"/>
              </w:rPr>
              <w:t>Condition</w:t>
            </w:r>
          </w:p>
        </w:tc>
      </w:tr>
      <w:tr w:rsidR="00670D7E" w:rsidRPr="003A2472" w14:paraId="6E4999B0" w14:textId="77777777" w:rsidTr="00E54153">
        <w:tc>
          <w:tcPr>
            <w:tcW w:w="2830" w:type="dxa"/>
            <w:tcBorders>
              <w:top w:val="single" w:sz="4" w:space="0" w:color="auto"/>
              <w:left w:val="single" w:sz="4" w:space="0" w:color="auto"/>
              <w:bottom w:val="single" w:sz="4" w:space="0" w:color="auto"/>
              <w:right w:val="single" w:sz="4" w:space="0" w:color="auto"/>
            </w:tcBorders>
          </w:tcPr>
          <w:p w14:paraId="16E5F000" w14:textId="113C4F46" w:rsidR="00670D7E" w:rsidRPr="003A2472" w:rsidRDefault="00670D7E" w:rsidP="00670D7E">
            <w:pPr>
              <w:pStyle w:val="TAL"/>
              <w:rPr>
                <w:lang w:eastAsia="ko-KR"/>
              </w:rPr>
            </w:pPr>
            <w:r w:rsidRPr="003A2472">
              <w:rPr>
                <w:b/>
                <w:bCs/>
                <w:lang w:eastAsia="ko-KR"/>
              </w:rPr>
              <w:t>Answer-Mode</w:t>
            </w:r>
          </w:p>
        </w:tc>
        <w:tc>
          <w:tcPr>
            <w:tcW w:w="2123" w:type="dxa"/>
            <w:tcBorders>
              <w:top w:val="single" w:sz="4" w:space="0" w:color="auto"/>
              <w:left w:val="single" w:sz="4" w:space="0" w:color="auto"/>
              <w:bottom w:val="single" w:sz="4" w:space="0" w:color="auto"/>
              <w:right w:val="single" w:sz="4" w:space="0" w:color="auto"/>
            </w:tcBorders>
          </w:tcPr>
          <w:p w14:paraId="0E34F5D7" w14:textId="51B9F849" w:rsidR="00670D7E" w:rsidRPr="003A2472" w:rsidRDefault="00670D7E" w:rsidP="00670D7E">
            <w:pPr>
              <w:pStyle w:val="TAL"/>
              <w:rPr>
                <w:szCs w:val="18"/>
                <w:lang w:eastAsia="ko-KR"/>
              </w:rPr>
            </w:pPr>
            <w:r w:rsidRPr="003A2472">
              <w:rPr>
                <w:bCs/>
              </w:rPr>
              <w:t>any value if present</w:t>
            </w:r>
          </w:p>
        </w:tc>
        <w:tc>
          <w:tcPr>
            <w:tcW w:w="2123" w:type="dxa"/>
            <w:tcBorders>
              <w:top w:val="single" w:sz="4" w:space="0" w:color="auto"/>
              <w:left w:val="single" w:sz="4" w:space="0" w:color="auto"/>
              <w:bottom w:val="single" w:sz="4" w:space="0" w:color="auto"/>
              <w:right w:val="single" w:sz="4" w:space="0" w:color="auto"/>
            </w:tcBorders>
          </w:tcPr>
          <w:p w14:paraId="20C7DEF7" w14:textId="6676E9C6" w:rsidR="00670D7E" w:rsidRPr="003A2472" w:rsidRDefault="00670D7E" w:rsidP="00670D7E">
            <w:pPr>
              <w:pStyle w:val="TAL"/>
              <w:rPr>
                <w:lang w:eastAsia="ko-KR"/>
              </w:rPr>
            </w:pPr>
            <w:r w:rsidRPr="003A2472">
              <w:rPr>
                <w:lang w:eastAsia="ko-KR"/>
              </w:rPr>
              <w:t>NOTE 1</w:t>
            </w:r>
          </w:p>
        </w:tc>
        <w:tc>
          <w:tcPr>
            <w:tcW w:w="1416" w:type="dxa"/>
            <w:tcBorders>
              <w:top w:val="single" w:sz="4" w:space="0" w:color="auto"/>
              <w:left w:val="single" w:sz="4" w:space="0" w:color="auto"/>
              <w:bottom w:val="single" w:sz="4" w:space="0" w:color="auto"/>
              <w:right w:val="single" w:sz="4" w:space="0" w:color="auto"/>
            </w:tcBorders>
          </w:tcPr>
          <w:p w14:paraId="2EC1714F" w14:textId="77777777" w:rsidR="00670D7E" w:rsidRPr="003A2472" w:rsidRDefault="00670D7E" w:rsidP="00670D7E">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4E24A137" w14:textId="77777777" w:rsidR="00670D7E" w:rsidRPr="003A2472" w:rsidRDefault="00670D7E" w:rsidP="00670D7E">
            <w:pPr>
              <w:pStyle w:val="TAL"/>
              <w:rPr>
                <w:lang w:eastAsia="ko-KR"/>
              </w:rPr>
            </w:pPr>
          </w:p>
        </w:tc>
      </w:tr>
      <w:tr w:rsidR="00F163BE" w:rsidRPr="003A2472" w14:paraId="5C1F50C7" w14:textId="77777777" w:rsidTr="00670D7E">
        <w:tc>
          <w:tcPr>
            <w:tcW w:w="2830" w:type="dxa"/>
            <w:tcBorders>
              <w:top w:val="single" w:sz="4" w:space="0" w:color="auto"/>
              <w:left w:val="single" w:sz="4" w:space="0" w:color="auto"/>
              <w:bottom w:val="single" w:sz="4" w:space="0" w:color="auto"/>
              <w:right w:val="single" w:sz="4" w:space="0" w:color="auto"/>
            </w:tcBorders>
            <w:vAlign w:val="center"/>
            <w:hideMark/>
          </w:tcPr>
          <w:p w14:paraId="242211D4" w14:textId="77777777" w:rsidR="00F163BE" w:rsidRPr="003A2472" w:rsidRDefault="00F163BE">
            <w:pPr>
              <w:pStyle w:val="TAL"/>
              <w:rPr>
                <w:rFonts w:eastAsia="Calibri" w:cs="Arial"/>
                <w:b/>
                <w:szCs w:val="18"/>
                <w:lang w:eastAsia="ko-KR"/>
              </w:rPr>
            </w:pPr>
            <w:r w:rsidRPr="003A2472">
              <w:rPr>
                <w:lang w:eastAsia="ko-KR"/>
              </w:rPr>
              <w:t>body</w:t>
            </w:r>
          </w:p>
        </w:tc>
        <w:tc>
          <w:tcPr>
            <w:tcW w:w="2123" w:type="dxa"/>
            <w:tcBorders>
              <w:top w:val="single" w:sz="4" w:space="0" w:color="auto"/>
              <w:left w:val="single" w:sz="4" w:space="0" w:color="auto"/>
              <w:bottom w:val="single" w:sz="4" w:space="0" w:color="auto"/>
              <w:right w:val="single" w:sz="4" w:space="0" w:color="auto"/>
            </w:tcBorders>
          </w:tcPr>
          <w:p w14:paraId="4A12C9D5" w14:textId="77777777" w:rsidR="00F163BE" w:rsidRPr="003A2472" w:rsidRDefault="00F163BE">
            <w:pPr>
              <w:pStyle w:val="TAL"/>
              <w:rPr>
                <w:szCs w:val="18"/>
                <w:lang w:eastAsia="ko-KR"/>
              </w:rPr>
            </w:pPr>
          </w:p>
        </w:tc>
        <w:tc>
          <w:tcPr>
            <w:tcW w:w="2123" w:type="dxa"/>
            <w:tcBorders>
              <w:top w:val="single" w:sz="4" w:space="0" w:color="auto"/>
              <w:left w:val="single" w:sz="4" w:space="0" w:color="auto"/>
              <w:bottom w:val="single" w:sz="4" w:space="0" w:color="auto"/>
              <w:right w:val="single" w:sz="4" w:space="0" w:color="auto"/>
            </w:tcBorders>
          </w:tcPr>
          <w:p w14:paraId="4DD5DCBA" w14:textId="77777777" w:rsidR="00F163BE" w:rsidRPr="003A2472" w:rsidRDefault="00F163BE">
            <w:pPr>
              <w:pStyle w:val="TAL"/>
              <w:rPr>
                <w:lang w:eastAsia="ko-KR"/>
              </w:rPr>
            </w:pPr>
          </w:p>
        </w:tc>
        <w:tc>
          <w:tcPr>
            <w:tcW w:w="1416" w:type="dxa"/>
            <w:tcBorders>
              <w:top w:val="single" w:sz="4" w:space="0" w:color="auto"/>
              <w:left w:val="single" w:sz="4" w:space="0" w:color="auto"/>
              <w:bottom w:val="single" w:sz="4" w:space="0" w:color="auto"/>
              <w:right w:val="single" w:sz="4" w:space="0" w:color="auto"/>
            </w:tcBorders>
          </w:tcPr>
          <w:p w14:paraId="20819813" w14:textId="77777777" w:rsidR="00F163BE" w:rsidRPr="003A2472" w:rsidRDefault="00F163BE">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26B3D5D7" w14:textId="77777777" w:rsidR="00F163BE" w:rsidRPr="003A2472" w:rsidRDefault="00F163BE">
            <w:pPr>
              <w:pStyle w:val="TAL"/>
              <w:rPr>
                <w:lang w:eastAsia="ko-KR"/>
              </w:rPr>
            </w:pPr>
          </w:p>
        </w:tc>
      </w:tr>
      <w:tr w:rsidR="00F163BE" w:rsidRPr="003A2472" w14:paraId="0B0D9B73" w14:textId="77777777" w:rsidTr="00670D7E">
        <w:tc>
          <w:tcPr>
            <w:tcW w:w="2830" w:type="dxa"/>
            <w:tcBorders>
              <w:top w:val="single" w:sz="4" w:space="0" w:color="auto"/>
              <w:left w:val="single" w:sz="4" w:space="0" w:color="auto"/>
              <w:bottom w:val="single" w:sz="4" w:space="0" w:color="auto"/>
              <w:right w:val="single" w:sz="4" w:space="0" w:color="auto"/>
            </w:tcBorders>
            <w:hideMark/>
          </w:tcPr>
          <w:p w14:paraId="386ABA8F" w14:textId="77777777" w:rsidR="00F163BE" w:rsidRPr="003A2472" w:rsidRDefault="00F163BE">
            <w:pPr>
              <w:pStyle w:val="TAL"/>
              <w:rPr>
                <w:b/>
                <w:bCs/>
                <w:lang w:eastAsia="ko-KR"/>
              </w:rPr>
            </w:pPr>
            <w:r w:rsidRPr="003A2472">
              <w:rPr>
                <w:lang w:eastAsia="ko-KR"/>
              </w:rPr>
              <w:t xml:space="preserve">  MIME body part</w:t>
            </w:r>
          </w:p>
        </w:tc>
        <w:tc>
          <w:tcPr>
            <w:tcW w:w="2123" w:type="dxa"/>
            <w:tcBorders>
              <w:top w:val="single" w:sz="4" w:space="0" w:color="auto"/>
              <w:left w:val="single" w:sz="4" w:space="0" w:color="auto"/>
              <w:bottom w:val="single" w:sz="4" w:space="0" w:color="auto"/>
              <w:right w:val="single" w:sz="4" w:space="0" w:color="auto"/>
            </w:tcBorders>
          </w:tcPr>
          <w:p w14:paraId="7183D8BD" w14:textId="77777777" w:rsidR="00F163BE" w:rsidRPr="003A2472" w:rsidRDefault="00F163BE">
            <w:pPr>
              <w:pStyle w:val="TAL"/>
              <w:rPr>
                <w:lang w:eastAsia="ko-KR"/>
              </w:rPr>
            </w:pPr>
          </w:p>
        </w:tc>
        <w:tc>
          <w:tcPr>
            <w:tcW w:w="2123" w:type="dxa"/>
            <w:tcBorders>
              <w:top w:val="single" w:sz="4" w:space="0" w:color="auto"/>
              <w:left w:val="single" w:sz="4" w:space="0" w:color="auto"/>
              <w:bottom w:val="single" w:sz="4" w:space="0" w:color="auto"/>
              <w:right w:val="single" w:sz="4" w:space="0" w:color="auto"/>
            </w:tcBorders>
            <w:hideMark/>
          </w:tcPr>
          <w:p w14:paraId="6A1EADDD" w14:textId="77777777" w:rsidR="00F163BE" w:rsidRPr="003A2472" w:rsidRDefault="00F163BE">
            <w:pPr>
              <w:pStyle w:val="TAL"/>
              <w:rPr>
                <w:rFonts w:cs="Arial"/>
                <w:szCs w:val="18"/>
                <w:lang w:eastAsia="ko-KR"/>
              </w:rPr>
            </w:pPr>
            <w:r w:rsidRPr="003A2472">
              <w:rPr>
                <w:b/>
                <w:lang w:eastAsia="ko-KR"/>
              </w:rPr>
              <w:t>SDP Message</w:t>
            </w:r>
          </w:p>
        </w:tc>
        <w:tc>
          <w:tcPr>
            <w:tcW w:w="1416" w:type="dxa"/>
            <w:tcBorders>
              <w:top w:val="single" w:sz="4" w:space="0" w:color="auto"/>
              <w:left w:val="single" w:sz="4" w:space="0" w:color="auto"/>
              <w:bottom w:val="single" w:sz="4" w:space="0" w:color="auto"/>
              <w:right w:val="single" w:sz="4" w:space="0" w:color="auto"/>
            </w:tcBorders>
          </w:tcPr>
          <w:p w14:paraId="3600E402" w14:textId="77777777" w:rsidR="00F163BE" w:rsidRPr="003A2472" w:rsidRDefault="00F163BE">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5B37E9B5" w14:textId="77777777" w:rsidR="00F163BE" w:rsidRPr="003A2472" w:rsidRDefault="00F163BE">
            <w:pPr>
              <w:pStyle w:val="TAL"/>
              <w:rPr>
                <w:rFonts w:cs="Arial"/>
                <w:szCs w:val="18"/>
                <w:lang w:eastAsia="ko-KR"/>
              </w:rPr>
            </w:pPr>
          </w:p>
        </w:tc>
      </w:tr>
      <w:tr w:rsidR="00F163BE" w:rsidRPr="003A2472" w14:paraId="24965E7A" w14:textId="77777777" w:rsidTr="00E54153">
        <w:tc>
          <w:tcPr>
            <w:tcW w:w="2830" w:type="dxa"/>
            <w:tcBorders>
              <w:top w:val="single" w:sz="4" w:space="0" w:color="auto"/>
              <w:left w:val="single" w:sz="4" w:space="0" w:color="auto"/>
              <w:bottom w:val="single" w:sz="4" w:space="0" w:color="auto"/>
              <w:right w:val="single" w:sz="4" w:space="0" w:color="auto"/>
            </w:tcBorders>
            <w:hideMark/>
          </w:tcPr>
          <w:p w14:paraId="24114453" w14:textId="77777777" w:rsidR="00F163BE" w:rsidRPr="003A2472" w:rsidRDefault="00F163BE">
            <w:pPr>
              <w:pStyle w:val="TAL"/>
              <w:rPr>
                <w:bCs/>
                <w:lang w:eastAsia="ko-KR"/>
              </w:rPr>
            </w:pPr>
            <w:r w:rsidRPr="003A2472">
              <w:rPr>
                <w:lang w:eastAsia="ko-KR"/>
              </w:rPr>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14:paraId="4576EACF" w14:textId="77777777" w:rsidR="00F163BE" w:rsidRPr="003A2472" w:rsidRDefault="00F163BE">
            <w:pPr>
              <w:pStyle w:val="TAL"/>
              <w:rPr>
                <w:lang w:eastAsia="ko-KR"/>
              </w:rPr>
            </w:pPr>
            <w:r w:rsidRPr="003A2472">
              <w:rPr>
                <w:lang w:eastAsia="ko-KR"/>
              </w:rPr>
              <w:t xml:space="preserve">SDP Message as described in </w:t>
            </w:r>
            <w:r w:rsidRPr="003A2472">
              <w:rPr>
                <w:bCs/>
                <w:lang w:eastAsia="ko-KR"/>
              </w:rPr>
              <w:t xml:space="preserve">Table </w:t>
            </w:r>
            <w:r w:rsidRPr="003A2472">
              <w:rPr>
                <w:lang w:eastAsia="ko-KR"/>
              </w:rPr>
              <w:t>6.2.26.3.3-10</w:t>
            </w:r>
          </w:p>
        </w:tc>
        <w:tc>
          <w:tcPr>
            <w:tcW w:w="2123" w:type="dxa"/>
            <w:tcBorders>
              <w:top w:val="single" w:sz="4" w:space="0" w:color="auto"/>
              <w:left w:val="single" w:sz="4" w:space="0" w:color="auto"/>
              <w:bottom w:val="single" w:sz="4" w:space="0" w:color="auto"/>
              <w:right w:val="single" w:sz="4" w:space="0" w:color="auto"/>
            </w:tcBorders>
          </w:tcPr>
          <w:p w14:paraId="7E1AEC0D" w14:textId="41CFCA24" w:rsidR="00F163BE" w:rsidRPr="003A2472" w:rsidRDefault="00F163BE">
            <w:pPr>
              <w:pStyle w:val="TAL"/>
              <w:rPr>
                <w:rFonts w:cs="Arial"/>
                <w:szCs w:val="18"/>
                <w:lang w:eastAsia="ko-KR"/>
              </w:rPr>
            </w:pPr>
          </w:p>
        </w:tc>
        <w:tc>
          <w:tcPr>
            <w:tcW w:w="1416" w:type="dxa"/>
            <w:tcBorders>
              <w:top w:val="single" w:sz="4" w:space="0" w:color="auto"/>
              <w:left w:val="single" w:sz="4" w:space="0" w:color="auto"/>
              <w:bottom w:val="single" w:sz="4" w:space="0" w:color="auto"/>
              <w:right w:val="single" w:sz="4" w:space="0" w:color="auto"/>
            </w:tcBorders>
          </w:tcPr>
          <w:p w14:paraId="69DE9B4B" w14:textId="77777777" w:rsidR="00F163BE" w:rsidRPr="003A2472" w:rsidRDefault="00F163BE">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1BF86DBB" w14:textId="77777777" w:rsidR="00F163BE" w:rsidRPr="003A2472" w:rsidRDefault="00F163BE">
            <w:pPr>
              <w:pStyle w:val="TAL"/>
              <w:rPr>
                <w:rFonts w:cs="Arial"/>
                <w:szCs w:val="18"/>
                <w:lang w:eastAsia="ko-KR"/>
              </w:rPr>
            </w:pPr>
          </w:p>
        </w:tc>
      </w:tr>
      <w:tr w:rsidR="00F163BE" w:rsidRPr="003A2472" w14:paraId="3456A742" w14:textId="77777777" w:rsidTr="00670D7E">
        <w:tc>
          <w:tcPr>
            <w:tcW w:w="2830" w:type="dxa"/>
            <w:tcBorders>
              <w:top w:val="single" w:sz="4" w:space="0" w:color="auto"/>
              <w:left w:val="single" w:sz="4" w:space="0" w:color="auto"/>
              <w:bottom w:val="single" w:sz="4" w:space="0" w:color="auto"/>
              <w:right w:val="single" w:sz="4" w:space="0" w:color="auto"/>
            </w:tcBorders>
            <w:hideMark/>
          </w:tcPr>
          <w:p w14:paraId="37B322FF" w14:textId="77777777" w:rsidR="00F163BE" w:rsidRPr="003A2472" w:rsidRDefault="00F163BE">
            <w:pPr>
              <w:pStyle w:val="TAL"/>
              <w:rPr>
                <w:b/>
                <w:bCs/>
                <w:lang w:eastAsia="ko-KR"/>
              </w:rPr>
            </w:pPr>
            <w:r w:rsidRPr="003A2472">
              <w:rPr>
                <w:lang w:eastAsia="ko-KR"/>
              </w:rPr>
              <w:t xml:space="preserve">  MIME body part</w:t>
            </w:r>
          </w:p>
        </w:tc>
        <w:tc>
          <w:tcPr>
            <w:tcW w:w="2123" w:type="dxa"/>
            <w:tcBorders>
              <w:top w:val="single" w:sz="4" w:space="0" w:color="auto"/>
              <w:left w:val="single" w:sz="4" w:space="0" w:color="auto"/>
              <w:bottom w:val="single" w:sz="4" w:space="0" w:color="auto"/>
              <w:right w:val="single" w:sz="4" w:space="0" w:color="auto"/>
            </w:tcBorders>
          </w:tcPr>
          <w:p w14:paraId="6E525EB6" w14:textId="77777777" w:rsidR="00F163BE" w:rsidRPr="003A2472" w:rsidRDefault="00F163BE">
            <w:pPr>
              <w:pStyle w:val="TAL"/>
              <w:rPr>
                <w:lang w:eastAsia="ko-KR"/>
              </w:rPr>
            </w:pPr>
          </w:p>
        </w:tc>
        <w:tc>
          <w:tcPr>
            <w:tcW w:w="2123" w:type="dxa"/>
            <w:tcBorders>
              <w:top w:val="single" w:sz="4" w:space="0" w:color="auto"/>
              <w:left w:val="single" w:sz="4" w:space="0" w:color="auto"/>
              <w:bottom w:val="single" w:sz="4" w:space="0" w:color="auto"/>
              <w:right w:val="single" w:sz="4" w:space="0" w:color="auto"/>
            </w:tcBorders>
            <w:hideMark/>
          </w:tcPr>
          <w:p w14:paraId="6908504B" w14:textId="77777777" w:rsidR="00F163BE" w:rsidRPr="003A2472" w:rsidRDefault="00F163BE">
            <w:pPr>
              <w:pStyle w:val="TAL"/>
              <w:rPr>
                <w:rFonts w:cs="Arial"/>
                <w:szCs w:val="18"/>
                <w:lang w:eastAsia="ko-KR"/>
              </w:rPr>
            </w:pPr>
            <w:r w:rsidRPr="003A2472">
              <w:rPr>
                <w:b/>
                <w:bCs/>
                <w:lang w:eastAsia="ko-KR"/>
              </w:rPr>
              <w:t>MCPTT Info</w:t>
            </w:r>
          </w:p>
        </w:tc>
        <w:tc>
          <w:tcPr>
            <w:tcW w:w="1416" w:type="dxa"/>
            <w:tcBorders>
              <w:top w:val="single" w:sz="4" w:space="0" w:color="auto"/>
              <w:left w:val="single" w:sz="4" w:space="0" w:color="auto"/>
              <w:bottom w:val="single" w:sz="4" w:space="0" w:color="auto"/>
              <w:right w:val="single" w:sz="4" w:space="0" w:color="auto"/>
            </w:tcBorders>
          </w:tcPr>
          <w:p w14:paraId="7EFD47E6" w14:textId="77777777" w:rsidR="00F163BE" w:rsidRPr="003A2472" w:rsidRDefault="00F163BE">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55BC5005" w14:textId="77777777" w:rsidR="00F163BE" w:rsidRPr="003A2472" w:rsidRDefault="00F163BE">
            <w:pPr>
              <w:pStyle w:val="TAL"/>
              <w:rPr>
                <w:rFonts w:cs="Arial"/>
                <w:szCs w:val="18"/>
                <w:lang w:eastAsia="ko-KR"/>
              </w:rPr>
            </w:pPr>
          </w:p>
        </w:tc>
      </w:tr>
      <w:tr w:rsidR="00F163BE" w:rsidRPr="003A2472" w14:paraId="4564CECD" w14:textId="77777777" w:rsidTr="00670D7E">
        <w:tc>
          <w:tcPr>
            <w:tcW w:w="2830" w:type="dxa"/>
            <w:tcBorders>
              <w:top w:val="single" w:sz="4" w:space="0" w:color="auto"/>
              <w:left w:val="single" w:sz="4" w:space="0" w:color="auto"/>
              <w:bottom w:val="single" w:sz="4" w:space="0" w:color="auto"/>
              <w:right w:val="single" w:sz="4" w:space="0" w:color="auto"/>
            </w:tcBorders>
            <w:hideMark/>
          </w:tcPr>
          <w:p w14:paraId="7B5B67D7" w14:textId="77777777" w:rsidR="00F163BE" w:rsidRPr="003A2472" w:rsidRDefault="00F163BE">
            <w:pPr>
              <w:pStyle w:val="TAL"/>
              <w:rPr>
                <w:bCs/>
                <w:lang w:eastAsia="ko-KR"/>
              </w:rPr>
            </w:pPr>
            <w:r w:rsidRPr="003A2472">
              <w:rPr>
                <w:lang w:eastAsia="ko-KR"/>
              </w:rPr>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14:paraId="7CAB8D47" w14:textId="77777777" w:rsidR="00F163BE" w:rsidRPr="003A2472" w:rsidRDefault="00F163BE">
            <w:pPr>
              <w:pStyle w:val="TAL"/>
              <w:rPr>
                <w:lang w:eastAsia="ko-KR"/>
              </w:rPr>
            </w:pPr>
            <w:r w:rsidRPr="003A2472">
              <w:rPr>
                <w:lang w:eastAsia="ko-KR"/>
              </w:rPr>
              <w:t xml:space="preserve">MCPTT-Info as described in </w:t>
            </w:r>
            <w:r w:rsidRPr="003A2472">
              <w:rPr>
                <w:bCs/>
                <w:lang w:eastAsia="ko-KR"/>
              </w:rPr>
              <w:t xml:space="preserve">Table </w:t>
            </w:r>
            <w:r w:rsidRPr="003A2472">
              <w:rPr>
                <w:lang w:eastAsia="ko-KR"/>
              </w:rPr>
              <w:t>6.2.26.3.3-11</w:t>
            </w:r>
          </w:p>
        </w:tc>
        <w:tc>
          <w:tcPr>
            <w:tcW w:w="2123" w:type="dxa"/>
            <w:tcBorders>
              <w:top w:val="single" w:sz="4" w:space="0" w:color="auto"/>
              <w:left w:val="single" w:sz="4" w:space="0" w:color="auto"/>
              <w:bottom w:val="single" w:sz="4" w:space="0" w:color="auto"/>
              <w:right w:val="single" w:sz="4" w:space="0" w:color="auto"/>
            </w:tcBorders>
          </w:tcPr>
          <w:p w14:paraId="5C57C577" w14:textId="77777777" w:rsidR="00F163BE" w:rsidRPr="003A2472" w:rsidRDefault="00F163BE">
            <w:pPr>
              <w:pStyle w:val="TAL"/>
              <w:rPr>
                <w:rFonts w:cs="Arial"/>
                <w:szCs w:val="18"/>
                <w:lang w:eastAsia="ko-KR"/>
              </w:rPr>
            </w:pPr>
          </w:p>
        </w:tc>
        <w:tc>
          <w:tcPr>
            <w:tcW w:w="1416" w:type="dxa"/>
            <w:tcBorders>
              <w:top w:val="single" w:sz="4" w:space="0" w:color="auto"/>
              <w:left w:val="single" w:sz="4" w:space="0" w:color="auto"/>
              <w:bottom w:val="single" w:sz="4" w:space="0" w:color="auto"/>
              <w:right w:val="single" w:sz="4" w:space="0" w:color="auto"/>
            </w:tcBorders>
          </w:tcPr>
          <w:p w14:paraId="2E3F5CFE" w14:textId="77777777" w:rsidR="00F163BE" w:rsidRPr="003A2472" w:rsidRDefault="00F163BE">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4FDF524A" w14:textId="77777777" w:rsidR="00F163BE" w:rsidRPr="003A2472" w:rsidRDefault="00F163BE">
            <w:pPr>
              <w:pStyle w:val="TAL"/>
              <w:rPr>
                <w:rFonts w:cs="Arial"/>
                <w:szCs w:val="18"/>
                <w:lang w:eastAsia="ko-KR"/>
              </w:rPr>
            </w:pPr>
          </w:p>
        </w:tc>
      </w:tr>
      <w:tr w:rsidR="00670D7E" w:rsidRPr="003A2472" w14:paraId="4E3F0EC2" w14:textId="77777777" w:rsidTr="00DD1094">
        <w:tc>
          <w:tcPr>
            <w:tcW w:w="9630" w:type="dxa"/>
            <w:gridSpan w:val="5"/>
            <w:tcBorders>
              <w:top w:val="single" w:sz="4" w:space="0" w:color="auto"/>
              <w:left w:val="single" w:sz="4" w:space="0" w:color="auto"/>
              <w:bottom w:val="single" w:sz="4" w:space="0" w:color="auto"/>
              <w:right w:val="single" w:sz="4" w:space="0" w:color="auto"/>
            </w:tcBorders>
          </w:tcPr>
          <w:p w14:paraId="291964DC" w14:textId="6695C6C6" w:rsidR="00670D7E" w:rsidRPr="003A2472" w:rsidRDefault="00670D7E" w:rsidP="00E54153">
            <w:pPr>
              <w:pStyle w:val="TAN"/>
              <w:rPr>
                <w:rFonts w:cs="Arial"/>
                <w:szCs w:val="18"/>
                <w:lang w:eastAsia="ko-KR"/>
              </w:rPr>
            </w:pPr>
            <w:r w:rsidRPr="003A2472">
              <w:t>NOTE 1:</w:t>
            </w:r>
            <w:r w:rsidRPr="003A2472">
              <w:tab/>
              <w:t>TS 24.379 [9] clause 11.1.7 does not say anything about the commencement mode to be used for remotely initiated private call.</w:t>
            </w:r>
          </w:p>
        </w:tc>
      </w:tr>
    </w:tbl>
    <w:p w14:paraId="475E7A38" w14:textId="77777777" w:rsidR="00F163BE" w:rsidRPr="003A2472" w:rsidRDefault="00F163BE" w:rsidP="00F163BE"/>
    <w:p w14:paraId="0E8397D4" w14:textId="77777777" w:rsidR="00F163BE" w:rsidRPr="003A2472" w:rsidRDefault="00F163BE" w:rsidP="00F163BE">
      <w:pPr>
        <w:pStyle w:val="TH"/>
      </w:pPr>
      <w:r w:rsidRPr="003A2472">
        <w:t>Table 6.2.26.3.3-10: SDP Message</w:t>
      </w:r>
      <w:r w:rsidRPr="003A2472">
        <w:rPr>
          <w:lang w:eastAsia="ko-KR"/>
        </w:rPr>
        <w:t xml:space="preserve"> in SIP REFER </w:t>
      </w:r>
      <w:r w:rsidRPr="003A2472">
        <w:t>(Table 6.2.26.3.3-9)</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F163BE" w:rsidRPr="003A2472" w14:paraId="4AB2A5A0" w14:textId="77777777" w:rsidTr="00F163BE">
        <w:tc>
          <w:tcPr>
            <w:tcW w:w="9634" w:type="dxa"/>
            <w:tcBorders>
              <w:top w:val="single" w:sz="4" w:space="0" w:color="auto"/>
              <w:left w:val="single" w:sz="4" w:space="0" w:color="auto"/>
              <w:bottom w:val="single" w:sz="4" w:space="0" w:color="auto"/>
              <w:right w:val="single" w:sz="4" w:space="0" w:color="auto"/>
            </w:tcBorders>
            <w:hideMark/>
          </w:tcPr>
          <w:p w14:paraId="69645F8D" w14:textId="7234D30E" w:rsidR="00F163BE" w:rsidRPr="003A2472" w:rsidRDefault="00F163BE">
            <w:pPr>
              <w:pStyle w:val="TAL"/>
              <w:rPr>
                <w:lang w:eastAsia="ko-KR"/>
              </w:rPr>
            </w:pPr>
            <w:r w:rsidRPr="003A2472">
              <w:rPr>
                <w:rFonts w:cs="Arial"/>
                <w:szCs w:val="18"/>
                <w:lang w:eastAsia="ko-KR"/>
              </w:rPr>
              <w:t xml:space="preserve">Derivation Path: TS 36.579-1 [2], table </w:t>
            </w:r>
            <w:r w:rsidR="00670D7E" w:rsidRPr="003A2472">
              <w:rPr>
                <w:lang w:eastAsia="ko-KR"/>
              </w:rPr>
              <w:t>5.5.3.1.1-1</w:t>
            </w:r>
            <w:r w:rsidRPr="003A2472">
              <w:rPr>
                <w:lang w:eastAsia="ko-KR"/>
              </w:rPr>
              <w:t xml:space="preserve"> </w:t>
            </w:r>
            <w:r w:rsidRPr="003A2472">
              <w:rPr>
                <w:rFonts w:cs="Arial"/>
                <w:szCs w:val="18"/>
                <w:lang w:eastAsia="ko-KR"/>
              </w:rPr>
              <w:t xml:space="preserve">condition PRIVATE-CALL, </w:t>
            </w:r>
            <w:r w:rsidR="00670D7E" w:rsidRPr="003A2472">
              <w:rPr>
                <w:rFonts w:cs="Arial"/>
                <w:szCs w:val="18"/>
                <w:lang w:eastAsia="ko-KR"/>
              </w:rPr>
              <w:t>SDP_OFFER, PRE_ESTABLISHED_SESSION</w:t>
            </w:r>
          </w:p>
        </w:tc>
      </w:tr>
    </w:tbl>
    <w:p w14:paraId="4288B933" w14:textId="77777777" w:rsidR="00F163BE" w:rsidRPr="003A2472" w:rsidRDefault="00F163BE" w:rsidP="00F163BE"/>
    <w:p w14:paraId="1235BDB6" w14:textId="77777777" w:rsidR="00F163BE" w:rsidRPr="003A2472" w:rsidRDefault="00F163BE" w:rsidP="00F163BE">
      <w:pPr>
        <w:pStyle w:val="TH"/>
      </w:pPr>
      <w:r w:rsidRPr="003A2472">
        <w:lastRenderedPageBreak/>
        <w:t xml:space="preserve">Table 6.2.26.3.3-11: </w:t>
      </w:r>
      <w:r w:rsidRPr="003A2472">
        <w:rPr>
          <w:lang w:eastAsia="ko-KR"/>
        </w:rPr>
        <w:t xml:space="preserve">MCPTT-Info in SIP REFER </w:t>
      </w:r>
      <w:r w:rsidRPr="003A2472">
        <w:t>(Table 6.2.26.3.3-9)</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163BE" w:rsidRPr="003A2472" w14:paraId="6281DC97" w14:textId="77777777" w:rsidTr="00670D7E">
        <w:trPr>
          <w:jc w:val="center"/>
        </w:trPr>
        <w:tc>
          <w:tcPr>
            <w:tcW w:w="9645" w:type="dxa"/>
            <w:tcBorders>
              <w:top w:val="single" w:sz="4" w:space="0" w:color="auto"/>
              <w:left w:val="single" w:sz="4" w:space="0" w:color="auto"/>
              <w:bottom w:val="single" w:sz="4" w:space="0" w:color="auto"/>
              <w:right w:val="single" w:sz="4" w:space="0" w:color="auto"/>
            </w:tcBorders>
            <w:hideMark/>
          </w:tcPr>
          <w:p w14:paraId="32BB9CF9" w14:textId="77777777" w:rsidR="00F163BE" w:rsidRPr="003A2472" w:rsidRDefault="00F163BE">
            <w:pPr>
              <w:pStyle w:val="TAL"/>
              <w:rPr>
                <w:lang w:eastAsia="ko-KR"/>
              </w:rPr>
            </w:pPr>
            <w:r w:rsidRPr="003A2472">
              <w:rPr>
                <w:lang w:eastAsia="ko-KR"/>
              </w:rPr>
              <w:t>Derivation Path: TS 36.579-1 [2], table 5.5.3.2.2-1, condition PRIVATE-CALL</w:t>
            </w:r>
          </w:p>
        </w:tc>
      </w:tr>
    </w:tbl>
    <w:p w14:paraId="1F443B9B" w14:textId="77777777" w:rsidR="00670D7E" w:rsidRPr="003A2472" w:rsidRDefault="00670D7E" w:rsidP="00670D7E"/>
    <w:p w14:paraId="17AF5CA3" w14:textId="51E3146B" w:rsidR="00670D7E" w:rsidRPr="003A2472" w:rsidRDefault="00670D7E" w:rsidP="00162DF0">
      <w:pPr>
        <w:pStyle w:val="TH"/>
      </w:pPr>
      <w:r w:rsidRPr="003A2472">
        <w:t xml:space="preserve">Table 6.2.26.3.3-12: Connect (Step 5B, 12B; step 4, TS 36.579-1 [2] Table </w:t>
      </w:r>
      <w:del w:id="41" w:author="MCC160" w:date="2022-02-02T14:03:00Z">
        <w:r w:rsidRPr="003A2472" w:rsidDel="00583132">
          <w:delText>5.3.9</w:delText>
        </w:r>
      </w:del>
      <w:ins w:id="42" w:author="MCC160" w:date="2022-02-02T14:03:00Z">
        <w:r w:rsidR="00583132" w:rsidRPr="003A2472">
          <w:t>5.3A.3</w:t>
        </w:r>
      </w:ins>
      <w:r w:rsidRPr="003A2472">
        <w:t>.3-1)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70D7E" w:rsidRPr="003A2472" w14:paraId="306EF7E9" w14:textId="77777777" w:rsidTr="00DD1094">
        <w:tc>
          <w:tcPr>
            <w:tcW w:w="9747" w:type="dxa"/>
          </w:tcPr>
          <w:p w14:paraId="3D819CF3" w14:textId="54576400" w:rsidR="00670D7E" w:rsidRPr="003A2472" w:rsidRDefault="00670D7E" w:rsidP="00DD1094">
            <w:pPr>
              <w:keepNext/>
              <w:keepLines/>
              <w:spacing w:after="0"/>
              <w:rPr>
                <w:rFonts w:ascii="Arial" w:eastAsia="MS Mincho" w:hAnsi="Arial"/>
                <w:sz w:val="18"/>
              </w:rPr>
            </w:pPr>
            <w:r w:rsidRPr="003A2472">
              <w:rPr>
                <w:rFonts w:ascii="Arial" w:eastAsia="MS Mincho" w:hAnsi="Arial"/>
                <w:sz w:val="18"/>
              </w:rPr>
              <w:t xml:space="preserve">Derivation Path: 36.579-1 [2], Table 5.5.6.12-1, </w:t>
            </w:r>
            <w:del w:id="43" w:author="MCC160" w:date="2022-02-02T14:14:00Z">
              <w:r w:rsidRPr="003A2472" w:rsidDel="00764505">
                <w:rPr>
                  <w:rFonts w:ascii="Arial" w:eastAsia="MS Mincho" w:hAnsi="Arial"/>
                  <w:sz w:val="18"/>
                </w:rPr>
                <w:delText>conditions</w:delText>
              </w:r>
            </w:del>
            <w:ins w:id="44" w:author="MCC160" w:date="2022-02-02T14:14:00Z">
              <w:r w:rsidR="00764505" w:rsidRPr="003A2472">
                <w:rPr>
                  <w:rFonts w:ascii="Arial" w:eastAsia="MS Mincho" w:hAnsi="Arial"/>
                  <w:sz w:val="18"/>
                </w:rPr>
                <w:t>condition</w:t>
              </w:r>
            </w:ins>
            <w:r w:rsidRPr="003A2472">
              <w:rPr>
                <w:rFonts w:ascii="Arial" w:eastAsia="MS Mincho" w:hAnsi="Arial"/>
                <w:sz w:val="18"/>
              </w:rPr>
              <w:t xml:space="preserve"> PRIVATE-CALL, WITHOUT_FLOORCONTROL, ACK</w:t>
            </w:r>
          </w:p>
        </w:tc>
      </w:tr>
    </w:tbl>
    <w:p w14:paraId="2AF8686B" w14:textId="4C38D032" w:rsidR="00F163BE" w:rsidRDefault="00F163BE" w:rsidP="00F163BE"/>
    <w:p w14:paraId="4B4389FE" w14:textId="7D0F5ADA" w:rsidR="002915EB" w:rsidRPr="002915EB" w:rsidRDefault="002915EB" w:rsidP="002915EB">
      <w:pPr>
        <w:rPr>
          <w:color w:val="FF0000"/>
          <w:sz w:val="32"/>
          <w:szCs w:val="32"/>
        </w:rPr>
      </w:pPr>
      <w:r w:rsidRPr="002915EB">
        <w:rPr>
          <w:color w:val="FF0000"/>
          <w:sz w:val="32"/>
          <w:szCs w:val="32"/>
        </w:rPr>
        <w:t>&lt;</w:t>
      </w:r>
      <w:r>
        <w:rPr>
          <w:color w:val="FF0000"/>
          <w:sz w:val="32"/>
          <w:szCs w:val="32"/>
        </w:rPr>
        <w:t>END</w:t>
      </w:r>
      <w:r w:rsidRPr="002915EB">
        <w:rPr>
          <w:color w:val="FF0000"/>
          <w:sz w:val="32"/>
          <w:szCs w:val="32"/>
        </w:rPr>
        <w:t xml:space="preserve"> OF CHANGES&gt;</w:t>
      </w:r>
    </w:p>
    <w:p w14:paraId="7911AE36" w14:textId="77777777" w:rsidR="002915EB" w:rsidRPr="002915EB" w:rsidRDefault="002915EB" w:rsidP="002915EB">
      <w:pPr>
        <w:rPr>
          <w:color w:val="FF0000"/>
          <w:sz w:val="32"/>
          <w:szCs w:val="32"/>
        </w:rPr>
      </w:pPr>
    </w:p>
    <w:bookmarkEnd w:id="3"/>
    <w:bookmarkEnd w:id="4"/>
    <w:bookmarkEnd w:id="5"/>
    <w:bookmarkEnd w:id="6"/>
    <w:bookmarkEnd w:id="7"/>
    <w:p w14:paraId="3A97E47B" w14:textId="77777777" w:rsidR="002915EB" w:rsidRPr="003A2472" w:rsidRDefault="002915EB" w:rsidP="00F163BE"/>
    <w:sectPr w:rsidR="002915EB" w:rsidRPr="003A247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59FCF" w14:textId="77777777" w:rsidR="004B3408" w:rsidRDefault="004B3408">
      <w:r>
        <w:separator/>
      </w:r>
    </w:p>
  </w:endnote>
  <w:endnote w:type="continuationSeparator" w:id="0">
    <w:p w14:paraId="58289208" w14:textId="77777777" w:rsidR="004B3408" w:rsidRDefault="004B3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F5A47" w14:textId="77777777" w:rsidR="004B3408" w:rsidRDefault="004B3408">
      <w:r>
        <w:separator/>
      </w:r>
    </w:p>
  </w:footnote>
  <w:footnote w:type="continuationSeparator" w:id="0">
    <w:p w14:paraId="647B3C13" w14:textId="77777777" w:rsidR="004B3408" w:rsidRDefault="004B3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0E93D" w14:textId="77777777" w:rsidR="00647453" w:rsidRDefault="006474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7CBF" w14:textId="22D7C16F"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11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77777777"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5234AE0D"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11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85920" w:rsidRDefault="00685920">
    <w:pPr>
      <w:pStyle w:val="Header"/>
    </w:pPr>
  </w:p>
  <w:p w14:paraId="1D2D1639" w14:textId="77777777" w:rsidR="00B34135" w:rsidRDefault="00B341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2"/>
  </w:num>
  <w:num w:numId="4">
    <w:abstractNumId w:val="11"/>
  </w:num>
  <w:num w:numId="5">
    <w:abstractNumId w:val="5"/>
  </w:num>
  <w:num w:numId="6">
    <w:abstractNumId w:val="7"/>
  </w:num>
  <w:num w:numId="7">
    <w:abstractNumId w:val="6"/>
  </w:num>
  <w:num w:numId="8">
    <w:abstractNumId w:val="8"/>
  </w:num>
  <w:num w:numId="9">
    <w:abstractNumId w:val="10"/>
  </w:num>
  <w:num w:numId="10">
    <w:abstractNumId w:val="0"/>
  </w:num>
  <w:num w:numId="11">
    <w:abstractNumId w:val="1"/>
  </w:num>
  <w:num w:numId="12">
    <w:abstractNumId w:val="2"/>
  </w:num>
  <w:num w:numId="13">
    <w:abstractNumId w:val="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32"/>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1D"/>
    <w:rsid w:val="00002B01"/>
    <w:rsid w:val="00006D8E"/>
    <w:rsid w:val="000106FC"/>
    <w:rsid w:val="000136B4"/>
    <w:rsid w:val="00015A12"/>
    <w:rsid w:val="000167B8"/>
    <w:rsid w:val="00020610"/>
    <w:rsid w:val="00020828"/>
    <w:rsid w:val="00021E30"/>
    <w:rsid w:val="000221D8"/>
    <w:rsid w:val="00024F52"/>
    <w:rsid w:val="000274C8"/>
    <w:rsid w:val="000312EB"/>
    <w:rsid w:val="00033397"/>
    <w:rsid w:val="000335C5"/>
    <w:rsid w:val="00037728"/>
    <w:rsid w:val="00040095"/>
    <w:rsid w:val="0004033A"/>
    <w:rsid w:val="00042934"/>
    <w:rsid w:val="00042DBB"/>
    <w:rsid w:val="00045535"/>
    <w:rsid w:val="00047681"/>
    <w:rsid w:val="00047AAC"/>
    <w:rsid w:val="000505D1"/>
    <w:rsid w:val="00051834"/>
    <w:rsid w:val="00051BB8"/>
    <w:rsid w:val="00054677"/>
    <w:rsid w:val="00055162"/>
    <w:rsid w:val="0005589A"/>
    <w:rsid w:val="00061D69"/>
    <w:rsid w:val="000621F3"/>
    <w:rsid w:val="000634EF"/>
    <w:rsid w:val="00063DDE"/>
    <w:rsid w:val="00064AEB"/>
    <w:rsid w:val="00066663"/>
    <w:rsid w:val="00076108"/>
    <w:rsid w:val="00080512"/>
    <w:rsid w:val="0009052B"/>
    <w:rsid w:val="0009600F"/>
    <w:rsid w:val="000A2B95"/>
    <w:rsid w:val="000A401A"/>
    <w:rsid w:val="000A4FEA"/>
    <w:rsid w:val="000A6EFF"/>
    <w:rsid w:val="000B3831"/>
    <w:rsid w:val="000B3952"/>
    <w:rsid w:val="000B4140"/>
    <w:rsid w:val="000B6750"/>
    <w:rsid w:val="000C0488"/>
    <w:rsid w:val="000C0FCB"/>
    <w:rsid w:val="000C3B13"/>
    <w:rsid w:val="000C448D"/>
    <w:rsid w:val="000D0463"/>
    <w:rsid w:val="000D1541"/>
    <w:rsid w:val="000D1753"/>
    <w:rsid w:val="000D1954"/>
    <w:rsid w:val="000D573E"/>
    <w:rsid w:val="000D58AB"/>
    <w:rsid w:val="000D5B3D"/>
    <w:rsid w:val="000E0D55"/>
    <w:rsid w:val="000E15AD"/>
    <w:rsid w:val="000E534D"/>
    <w:rsid w:val="000F028B"/>
    <w:rsid w:val="000F1C1E"/>
    <w:rsid w:val="000F5200"/>
    <w:rsid w:val="000F6218"/>
    <w:rsid w:val="000F6523"/>
    <w:rsid w:val="00101820"/>
    <w:rsid w:val="00102DCB"/>
    <w:rsid w:val="00105FDE"/>
    <w:rsid w:val="0011173A"/>
    <w:rsid w:val="00114261"/>
    <w:rsid w:val="00115301"/>
    <w:rsid w:val="0012040E"/>
    <w:rsid w:val="0012306C"/>
    <w:rsid w:val="0012485A"/>
    <w:rsid w:val="00125817"/>
    <w:rsid w:val="00125895"/>
    <w:rsid w:val="00131C24"/>
    <w:rsid w:val="0013768F"/>
    <w:rsid w:val="00144272"/>
    <w:rsid w:val="00150041"/>
    <w:rsid w:val="00150225"/>
    <w:rsid w:val="00152AB0"/>
    <w:rsid w:val="00156AD8"/>
    <w:rsid w:val="00156ECF"/>
    <w:rsid w:val="001610D4"/>
    <w:rsid w:val="0016130D"/>
    <w:rsid w:val="00162DF0"/>
    <w:rsid w:val="0016356A"/>
    <w:rsid w:val="00164CAD"/>
    <w:rsid w:val="00165A3B"/>
    <w:rsid w:val="00172EE7"/>
    <w:rsid w:val="00175CEB"/>
    <w:rsid w:val="001856B0"/>
    <w:rsid w:val="001907ED"/>
    <w:rsid w:val="001917DA"/>
    <w:rsid w:val="00194C74"/>
    <w:rsid w:val="001954E2"/>
    <w:rsid w:val="00197D6A"/>
    <w:rsid w:val="001A16EF"/>
    <w:rsid w:val="001A2436"/>
    <w:rsid w:val="001A5E4B"/>
    <w:rsid w:val="001A6FF2"/>
    <w:rsid w:val="001A77C4"/>
    <w:rsid w:val="001B0386"/>
    <w:rsid w:val="001B0A97"/>
    <w:rsid w:val="001B1857"/>
    <w:rsid w:val="001B4569"/>
    <w:rsid w:val="001B5E27"/>
    <w:rsid w:val="001C027A"/>
    <w:rsid w:val="001C36A0"/>
    <w:rsid w:val="001C5A13"/>
    <w:rsid w:val="001D2675"/>
    <w:rsid w:val="001D2A81"/>
    <w:rsid w:val="001D4DAB"/>
    <w:rsid w:val="001E3F18"/>
    <w:rsid w:val="001F168B"/>
    <w:rsid w:val="001F3E2C"/>
    <w:rsid w:val="001F505B"/>
    <w:rsid w:val="001F52F1"/>
    <w:rsid w:val="001F583D"/>
    <w:rsid w:val="00204FC4"/>
    <w:rsid w:val="00205450"/>
    <w:rsid w:val="0021020E"/>
    <w:rsid w:val="002117F6"/>
    <w:rsid w:val="00212DBD"/>
    <w:rsid w:val="00214D5F"/>
    <w:rsid w:val="00216464"/>
    <w:rsid w:val="00216C16"/>
    <w:rsid w:val="00221FC1"/>
    <w:rsid w:val="002231D6"/>
    <w:rsid w:val="00227532"/>
    <w:rsid w:val="0023274D"/>
    <w:rsid w:val="00232C99"/>
    <w:rsid w:val="002330C7"/>
    <w:rsid w:val="002347A2"/>
    <w:rsid w:val="002363D0"/>
    <w:rsid w:val="00237210"/>
    <w:rsid w:val="0024428C"/>
    <w:rsid w:val="00244BCE"/>
    <w:rsid w:val="00246EE8"/>
    <w:rsid w:val="00250286"/>
    <w:rsid w:val="00251EBC"/>
    <w:rsid w:val="002538C5"/>
    <w:rsid w:val="002607F6"/>
    <w:rsid w:val="00261FD4"/>
    <w:rsid w:val="00264F7D"/>
    <w:rsid w:val="002661AE"/>
    <w:rsid w:val="002661CF"/>
    <w:rsid w:val="0027200B"/>
    <w:rsid w:val="002738BE"/>
    <w:rsid w:val="00274309"/>
    <w:rsid w:val="002757C4"/>
    <w:rsid w:val="00283B3E"/>
    <w:rsid w:val="00285372"/>
    <w:rsid w:val="00286827"/>
    <w:rsid w:val="002872CB"/>
    <w:rsid w:val="002915EB"/>
    <w:rsid w:val="002928E2"/>
    <w:rsid w:val="00292E40"/>
    <w:rsid w:val="00297261"/>
    <w:rsid w:val="002A1632"/>
    <w:rsid w:val="002A64B0"/>
    <w:rsid w:val="002A6F11"/>
    <w:rsid w:val="002A7255"/>
    <w:rsid w:val="002B2F7E"/>
    <w:rsid w:val="002B4221"/>
    <w:rsid w:val="002B4949"/>
    <w:rsid w:val="002B75A6"/>
    <w:rsid w:val="002C0CF7"/>
    <w:rsid w:val="002C3D46"/>
    <w:rsid w:val="002C553B"/>
    <w:rsid w:val="002C6805"/>
    <w:rsid w:val="002D0352"/>
    <w:rsid w:val="002D2D9F"/>
    <w:rsid w:val="002E0748"/>
    <w:rsid w:val="002E7659"/>
    <w:rsid w:val="002F2730"/>
    <w:rsid w:val="002F2B9E"/>
    <w:rsid w:val="002F60A3"/>
    <w:rsid w:val="00302BEC"/>
    <w:rsid w:val="00311CA5"/>
    <w:rsid w:val="00312E70"/>
    <w:rsid w:val="0031379A"/>
    <w:rsid w:val="00314C33"/>
    <w:rsid w:val="00315093"/>
    <w:rsid w:val="00315321"/>
    <w:rsid w:val="003154FD"/>
    <w:rsid w:val="003172DC"/>
    <w:rsid w:val="0032119E"/>
    <w:rsid w:val="0032386C"/>
    <w:rsid w:val="00324F8C"/>
    <w:rsid w:val="0032571C"/>
    <w:rsid w:val="0032585B"/>
    <w:rsid w:val="00326DDF"/>
    <w:rsid w:val="0033195D"/>
    <w:rsid w:val="00332085"/>
    <w:rsid w:val="003357E9"/>
    <w:rsid w:val="00336421"/>
    <w:rsid w:val="003409E7"/>
    <w:rsid w:val="00342109"/>
    <w:rsid w:val="003432E3"/>
    <w:rsid w:val="00344776"/>
    <w:rsid w:val="00353E82"/>
    <w:rsid w:val="0035462D"/>
    <w:rsid w:val="003550FE"/>
    <w:rsid w:val="0035759F"/>
    <w:rsid w:val="00357B81"/>
    <w:rsid w:val="00361AA9"/>
    <w:rsid w:val="00363624"/>
    <w:rsid w:val="003643AD"/>
    <w:rsid w:val="00367018"/>
    <w:rsid w:val="003701C4"/>
    <w:rsid w:val="00372B4C"/>
    <w:rsid w:val="00373846"/>
    <w:rsid w:val="00374DAF"/>
    <w:rsid w:val="003758AC"/>
    <w:rsid w:val="00376229"/>
    <w:rsid w:val="00381258"/>
    <w:rsid w:val="00381C10"/>
    <w:rsid w:val="00390B01"/>
    <w:rsid w:val="00392C11"/>
    <w:rsid w:val="0039657F"/>
    <w:rsid w:val="0039706A"/>
    <w:rsid w:val="003A2472"/>
    <w:rsid w:val="003A317D"/>
    <w:rsid w:val="003A4942"/>
    <w:rsid w:val="003A7FD4"/>
    <w:rsid w:val="003B10A2"/>
    <w:rsid w:val="003C21B2"/>
    <w:rsid w:val="003C3971"/>
    <w:rsid w:val="003C7745"/>
    <w:rsid w:val="003D233D"/>
    <w:rsid w:val="003D24AB"/>
    <w:rsid w:val="003D5B7F"/>
    <w:rsid w:val="003D73C4"/>
    <w:rsid w:val="003D7F09"/>
    <w:rsid w:val="003E14BB"/>
    <w:rsid w:val="003E17E5"/>
    <w:rsid w:val="003E214E"/>
    <w:rsid w:val="003E31CF"/>
    <w:rsid w:val="003E6B6D"/>
    <w:rsid w:val="003F2821"/>
    <w:rsid w:val="003F46E2"/>
    <w:rsid w:val="003F7A47"/>
    <w:rsid w:val="003F7CAF"/>
    <w:rsid w:val="00402B5E"/>
    <w:rsid w:val="004102E1"/>
    <w:rsid w:val="00411C61"/>
    <w:rsid w:val="00412879"/>
    <w:rsid w:val="00414BC7"/>
    <w:rsid w:val="00417AE5"/>
    <w:rsid w:val="004215B1"/>
    <w:rsid w:val="0042220D"/>
    <w:rsid w:val="00422A32"/>
    <w:rsid w:val="0043113E"/>
    <w:rsid w:val="00434BFF"/>
    <w:rsid w:val="00436554"/>
    <w:rsid w:val="00443634"/>
    <w:rsid w:val="00455110"/>
    <w:rsid w:val="00462FA9"/>
    <w:rsid w:val="004631E1"/>
    <w:rsid w:val="00465534"/>
    <w:rsid w:val="004675AB"/>
    <w:rsid w:val="00471AEF"/>
    <w:rsid w:val="00473D44"/>
    <w:rsid w:val="004760D0"/>
    <w:rsid w:val="004768B6"/>
    <w:rsid w:val="00480CAF"/>
    <w:rsid w:val="00482A59"/>
    <w:rsid w:val="00483235"/>
    <w:rsid w:val="00483BFE"/>
    <w:rsid w:val="004903C9"/>
    <w:rsid w:val="00494D99"/>
    <w:rsid w:val="00495D20"/>
    <w:rsid w:val="00496C12"/>
    <w:rsid w:val="004A1411"/>
    <w:rsid w:val="004A311D"/>
    <w:rsid w:val="004A55A8"/>
    <w:rsid w:val="004B0125"/>
    <w:rsid w:val="004B1871"/>
    <w:rsid w:val="004B1C0D"/>
    <w:rsid w:val="004B3408"/>
    <w:rsid w:val="004C2EB8"/>
    <w:rsid w:val="004D27F4"/>
    <w:rsid w:val="004D3578"/>
    <w:rsid w:val="004D4F2A"/>
    <w:rsid w:val="004D660C"/>
    <w:rsid w:val="004D685C"/>
    <w:rsid w:val="004E213A"/>
    <w:rsid w:val="004F1C20"/>
    <w:rsid w:val="004F27B6"/>
    <w:rsid w:val="004F347B"/>
    <w:rsid w:val="004F6D22"/>
    <w:rsid w:val="004F6EB2"/>
    <w:rsid w:val="005003B8"/>
    <w:rsid w:val="00503EC3"/>
    <w:rsid w:val="0050592A"/>
    <w:rsid w:val="005075B8"/>
    <w:rsid w:val="00511F99"/>
    <w:rsid w:val="00512A84"/>
    <w:rsid w:val="0051306A"/>
    <w:rsid w:val="00515181"/>
    <w:rsid w:val="00520E6E"/>
    <w:rsid w:val="005242E4"/>
    <w:rsid w:val="00527861"/>
    <w:rsid w:val="00531F3C"/>
    <w:rsid w:val="00532532"/>
    <w:rsid w:val="0053459E"/>
    <w:rsid w:val="005357A0"/>
    <w:rsid w:val="00537BF0"/>
    <w:rsid w:val="00543E6C"/>
    <w:rsid w:val="00544387"/>
    <w:rsid w:val="00544879"/>
    <w:rsid w:val="00545345"/>
    <w:rsid w:val="005472EC"/>
    <w:rsid w:val="00554E69"/>
    <w:rsid w:val="00555695"/>
    <w:rsid w:val="005578F3"/>
    <w:rsid w:val="00563986"/>
    <w:rsid w:val="00565087"/>
    <w:rsid w:val="00566EDF"/>
    <w:rsid w:val="00570E10"/>
    <w:rsid w:val="00570ECF"/>
    <w:rsid w:val="00572087"/>
    <w:rsid w:val="00572966"/>
    <w:rsid w:val="0057466E"/>
    <w:rsid w:val="0057612D"/>
    <w:rsid w:val="00577843"/>
    <w:rsid w:val="00581E5B"/>
    <w:rsid w:val="00581F2D"/>
    <w:rsid w:val="00582425"/>
    <w:rsid w:val="00583132"/>
    <w:rsid w:val="005858F5"/>
    <w:rsid w:val="00586A30"/>
    <w:rsid w:val="00595E89"/>
    <w:rsid w:val="00596270"/>
    <w:rsid w:val="005A45EE"/>
    <w:rsid w:val="005A60FD"/>
    <w:rsid w:val="005A7CC9"/>
    <w:rsid w:val="005B19C2"/>
    <w:rsid w:val="005B2F24"/>
    <w:rsid w:val="005B2FF6"/>
    <w:rsid w:val="005C77D4"/>
    <w:rsid w:val="005D04D6"/>
    <w:rsid w:val="005D1346"/>
    <w:rsid w:val="005D2E01"/>
    <w:rsid w:val="005D3CE8"/>
    <w:rsid w:val="005D4212"/>
    <w:rsid w:val="005E1717"/>
    <w:rsid w:val="005E42AB"/>
    <w:rsid w:val="005E4F16"/>
    <w:rsid w:val="005F01ED"/>
    <w:rsid w:val="005F09C0"/>
    <w:rsid w:val="005F1557"/>
    <w:rsid w:val="005F1D9B"/>
    <w:rsid w:val="005F3AA0"/>
    <w:rsid w:val="005F46F1"/>
    <w:rsid w:val="006011B3"/>
    <w:rsid w:val="006023CA"/>
    <w:rsid w:val="00607024"/>
    <w:rsid w:val="00607834"/>
    <w:rsid w:val="0061064B"/>
    <w:rsid w:val="0061296F"/>
    <w:rsid w:val="00614FDF"/>
    <w:rsid w:val="0061574E"/>
    <w:rsid w:val="006204AD"/>
    <w:rsid w:val="0062386E"/>
    <w:rsid w:val="006254AD"/>
    <w:rsid w:val="00625D99"/>
    <w:rsid w:val="0063107C"/>
    <w:rsid w:val="00631C65"/>
    <w:rsid w:val="0063462F"/>
    <w:rsid w:val="00636C8F"/>
    <w:rsid w:val="0063790C"/>
    <w:rsid w:val="00644D53"/>
    <w:rsid w:val="00647453"/>
    <w:rsid w:val="0065009F"/>
    <w:rsid w:val="00650AE1"/>
    <w:rsid w:val="0065516D"/>
    <w:rsid w:val="00656A0D"/>
    <w:rsid w:val="00657000"/>
    <w:rsid w:val="006570F8"/>
    <w:rsid w:val="006601FE"/>
    <w:rsid w:val="006655F0"/>
    <w:rsid w:val="006661F2"/>
    <w:rsid w:val="00670D7E"/>
    <w:rsid w:val="006718CE"/>
    <w:rsid w:val="00672A73"/>
    <w:rsid w:val="00676F4C"/>
    <w:rsid w:val="00681A7B"/>
    <w:rsid w:val="006828F9"/>
    <w:rsid w:val="006837E5"/>
    <w:rsid w:val="00685920"/>
    <w:rsid w:val="00685AE6"/>
    <w:rsid w:val="00685FCF"/>
    <w:rsid w:val="006865BF"/>
    <w:rsid w:val="00690B17"/>
    <w:rsid w:val="00692B37"/>
    <w:rsid w:val="006A3099"/>
    <w:rsid w:val="006A4314"/>
    <w:rsid w:val="006B2A49"/>
    <w:rsid w:val="006B33A5"/>
    <w:rsid w:val="006B33DE"/>
    <w:rsid w:val="006B42CC"/>
    <w:rsid w:val="006B4688"/>
    <w:rsid w:val="006B62CC"/>
    <w:rsid w:val="006B6B44"/>
    <w:rsid w:val="006C2E93"/>
    <w:rsid w:val="006C6EB2"/>
    <w:rsid w:val="006D0FA8"/>
    <w:rsid w:val="006D25EA"/>
    <w:rsid w:val="006D49F5"/>
    <w:rsid w:val="006E0AA4"/>
    <w:rsid w:val="006F159B"/>
    <w:rsid w:val="006F4B32"/>
    <w:rsid w:val="006F66A3"/>
    <w:rsid w:val="006F6BD7"/>
    <w:rsid w:val="00702CE2"/>
    <w:rsid w:val="00704D39"/>
    <w:rsid w:val="00706045"/>
    <w:rsid w:val="007072C6"/>
    <w:rsid w:val="00712B28"/>
    <w:rsid w:val="0071478C"/>
    <w:rsid w:val="00715D7A"/>
    <w:rsid w:val="00716B46"/>
    <w:rsid w:val="007178B1"/>
    <w:rsid w:val="00720662"/>
    <w:rsid w:val="007227A3"/>
    <w:rsid w:val="00727355"/>
    <w:rsid w:val="007308E4"/>
    <w:rsid w:val="00732268"/>
    <w:rsid w:val="0073497C"/>
    <w:rsid w:val="00734A5B"/>
    <w:rsid w:val="007351AD"/>
    <w:rsid w:val="00735F4B"/>
    <w:rsid w:val="00740AF7"/>
    <w:rsid w:val="00742004"/>
    <w:rsid w:val="00742984"/>
    <w:rsid w:val="007441FD"/>
    <w:rsid w:val="0074495C"/>
    <w:rsid w:val="00744E76"/>
    <w:rsid w:val="00745556"/>
    <w:rsid w:val="00747151"/>
    <w:rsid w:val="00750EBA"/>
    <w:rsid w:val="00753104"/>
    <w:rsid w:val="0075407C"/>
    <w:rsid w:val="0075611A"/>
    <w:rsid w:val="00756C07"/>
    <w:rsid w:val="00761F3B"/>
    <w:rsid w:val="00764505"/>
    <w:rsid w:val="00771360"/>
    <w:rsid w:val="007714C8"/>
    <w:rsid w:val="0077225F"/>
    <w:rsid w:val="007725D2"/>
    <w:rsid w:val="00773F74"/>
    <w:rsid w:val="00781F0F"/>
    <w:rsid w:val="0078361C"/>
    <w:rsid w:val="00783C4E"/>
    <w:rsid w:val="00787689"/>
    <w:rsid w:val="00790F98"/>
    <w:rsid w:val="00792E5A"/>
    <w:rsid w:val="007949D3"/>
    <w:rsid w:val="0079508C"/>
    <w:rsid w:val="00795A57"/>
    <w:rsid w:val="007968A7"/>
    <w:rsid w:val="007A36FC"/>
    <w:rsid w:val="007A4D15"/>
    <w:rsid w:val="007A7217"/>
    <w:rsid w:val="007B3802"/>
    <w:rsid w:val="007B53DE"/>
    <w:rsid w:val="007B7090"/>
    <w:rsid w:val="007B7B51"/>
    <w:rsid w:val="007C0994"/>
    <w:rsid w:val="007C123A"/>
    <w:rsid w:val="007C26F5"/>
    <w:rsid w:val="007C3F48"/>
    <w:rsid w:val="007C528B"/>
    <w:rsid w:val="007C5E2B"/>
    <w:rsid w:val="007C7AEB"/>
    <w:rsid w:val="007C7B25"/>
    <w:rsid w:val="007D2444"/>
    <w:rsid w:val="007D2DDF"/>
    <w:rsid w:val="007D4661"/>
    <w:rsid w:val="007E36D5"/>
    <w:rsid w:val="007E5C57"/>
    <w:rsid w:val="007E6098"/>
    <w:rsid w:val="007E6269"/>
    <w:rsid w:val="007E777B"/>
    <w:rsid w:val="007E7891"/>
    <w:rsid w:val="007F0031"/>
    <w:rsid w:val="007F0422"/>
    <w:rsid w:val="007F31B2"/>
    <w:rsid w:val="007F41FE"/>
    <w:rsid w:val="007F4DA1"/>
    <w:rsid w:val="00800165"/>
    <w:rsid w:val="00800BCB"/>
    <w:rsid w:val="00801668"/>
    <w:rsid w:val="008028A4"/>
    <w:rsid w:val="008040FF"/>
    <w:rsid w:val="00804B41"/>
    <w:rsid w:val="0080543F"/>
    <w:rsid w:val="0080557F"/>
    <w:rsid w:val="00806D24"/>
    <w:rsid w:val="00811D88"/>
    <w:rsid w:val="00817F21"/>
    <w:rsid w:val="00817F98"/>
    <w:rsid w:val="00825553"/>
    <w:rsid w:val="0082658F"/>
    <w:rsid w:val="008266AC"/>
    <w:rsid w:val="00830AB1"/>
    <w:rsid w:val="00832F42"/>
    <w:rsid w:val="00834841"/>
    <w:rsid w:val="00834FBA"/>
    <w:rsid w:val="00837189"/>
    <w:rsid w:val="0084178D"/>
    <w:rsid w:val="00841949"/>
    <w:rsid w:val="00841B84"/>
    <w:rsid w:val="008433DE"/>
    <w:rsid w:val="0086038A"/>
    <w:rsid w:val="00860695"/>
    <w:rsid w:val="008618A9"/>
    <w:rsid w:val="00863C2B"/>
    <w:rsid w:val="0086767A"/>
    <w:rsid w:val="00871ECB"/>
    <w:rsid w:val="008740DC"/>
    <w:rsid w:val="008768CA"/>
    <w:rsid w:val="008832A4"/>
    <w:rsid w:val="00884ADB"/>
    <w:rsid w:val="00886248"/>
    <w:rsid w:val="00892801"/>
    <w:rsid w:val="00892809"/>
    <w:rsid w:val="0089414D"/>
    <w:rsid w:val="008A0A43"/>
    <w:rsid w:val="008A1A0C"/>
    <w:rsid w:val="008A1E6D"/>
    <w:rsid w:val="008A267A"/>
    <w:rsid w:val="008A3A30"/>
    <w:rsid w:val="008A498D"/>
    <w:rsid w:val="008A5576"/>
    <w:rsid w:val="008A59F0"/>
    <w:rsid w:val="008A5D9A"/>
    <w:rsid w:val="008A7F24"/>
    <w:rsid w:val="008B4541"/>
    <w:rsid w:val="008B49CC"/>
    <w:rsid w:val="008B69E0"/>
    <w:rsid w:val="008C0044"/>
    <w:rsid w:val="008C3925"/>
    <w:rsid w:val="008C39D2"/>
    <w:rsid w:val="008C7406"/>
    <w:rsid w:val="008C78EE"/>
    <w:rsid w:val="008C7CF4"/>
    <w:rsid w:val="008D1FFD"/>
    <w:rsid w:val="008D3303"/>
    <w:rsid w:val="008D38DF"/>
    <w:rsid w:val="008D494A"/>
    <w:rsid w:val="008D4A12"/>
    <w:rsid w:val="008E0911"/>
    <w:rsid w:val="008F07C4"/>
    <w:rsid w:val="008F35B4"/>
    <w:rsid w:val="008F3B77"/>
    <w:rsid w:val="008F59AE"/>
    <w:rsid w:val="0090271F"/>
    <w:rsid w:val="00902E23"/>
    <w:rsid w:val="0090397B"/>
    <w:rsid w:val="0090682A"/>
    <w:rsid w:val="00907659"/>
    <w:rsid w:val="00912D0C"/>
    <w:rsid w:val="00921599"/>
    <w:rsid w:val="00921DA4"/>
    <w:rsid w:val="009323B2"/>
    <w:rsid w:val="00933524"/>
    <w:rsid w:val="00933F20"/>
    <w:rsid w:val="0093471C"/>
    <w:rsid w:val="0093495E"/>
    <w:rsid w:val="00935961"/>
    <w:rsid w:val="00937325"/>
    <w:rsid w:val="00942EC2"/>
    <w:rsid w:val="0094358A"/>
    <w:rsid w:val="00943E15"/>
    <w:rsid w:val="00944445"/>
    <w:rsid w:val="00946E9A"/>
    <w:rsid w:val="00954F51"/>
    <w:rsid w:val="00956CDA"/>
    <w:rsid w:val="00956F72"/>
    <w:rsid w:val="00960A2A"/>
    <w:rsid w:val="00964601"/>
    <w:rsid w:val="00966DF7"/>
    <w:rsid w:val="00970664"/>
    <w:rsid w:val="00971311"/>
    <w:rsid w:val="0097177B"/>
    <w:rsid w:val="00971F1F"/>
    <w:rsid w:val="00974592"/>
    <w:rsid w:val="00982791"/>
    <w:rsid w:val="00986FAB"/>
    <w:rsid w:val="0098765A"/>
    <w:rsid w:val="00990264"/>
    <w:rsid w:val="0099137C"/>
    <w:rsid w:val="0099318B"/>
    <w:rsid w:val="009A2F3D"/>
    <w:rsid w:val="009A3081"/>
    <w:rsid w:val="009A6192"/>
    <w:rsid w:val="009B026A"/>
    <w:rsid w:val="009B2DCE"/>
    <w:rsid w:val="009B5D10"/>
    <w:rsid w:val="009C3B7C"/>
    <w:rsid w:val="009C5EE6"/>
    <w:rsid w:val="009D1731"/>
    <w:rsid w:val="009D2EF2"/>
    <w:rsid w:val="009D3C7E"/>
    <w:rsid w:val="009D62BA"/>
    <w:rsid w:val="009E2E11"/>
    <w:rsid w:val="009E4133"/>
    <w:rsid w:val="009F1EA5"/>
    <w:rsid w:val="009F37B7"/>
    <w:rsid w:val="009F61ED"/>
    <w:rsid w:val="00A01BE1"/>
    <w:rsid w:val="00A04103"/>
    <w:rsid w:val="00A053B0"/>
    <w:rsid w:val="00A10F02"/>
    <w:rsid w:val="00A14573"/>
    <w:rsid w:val="00A164B4"/>
    <w:rsid w:val="00A16DF1"/>
    <w:rsid w:val="00A17017"/>
    <w:rsid w:val="00A2028F"/>
    <w:rsid w:val="00A20B5A"/>
    <w:rsid w:val="00A224C1"/>
    <w:rsid w:val="00A22581"/>
    <w:rsid w:val="00A23016"/>
    <w:rsid w:val="00A26F0F"/>
    <w:rsid w:val="00A30915"/>
    <w:rsid w:val="00A30F13"/>
    <w:rsid w:val="00A404AB"/>
    <w:rsid w:val="00A41400"/>
    <w:rsid w:val="00A4238D"/>
    <w:rsid w:val="00A4322B"/>
    <w:rsid w:val="00A45F07"/>
    <w:rsid w:val="00A500EF"/>
    <w:rsid w:val="00A5181D"/>
    <w:rsid w:val="00A52D45"/>
    <w:rsid w:val="00A53724"/>
    <w:rsid w:val="00A539A7"/>
    <w:rsid w:val="00A54BE6"/>
    <w:rsid w:val="00A554F1"/>
    <w:rsid w:val="00A56747"/>
    <w:rsid w:val="00A60819"/>
    <w:rsid w:val="00A61109"/>
    <w:rsid w:val="00A649A7"/>
    <w:rsid w:val="00A66906"/>
    <w:rsid w:val="00A705F6"/>
    <w:rsid w:val="00A71162"/>
    <w:rsid w:val="00A73EE6"/>
    <w:rsid w:val="00A74DE4"/>
    <w:rsid w:val="00A75F13"/>
    <w:rsid w:val="00A802F1"/>
    <w:rsid w:val="00A80B63"/>
    <w:rsid w:val="00A82346"/>
    <w:rsid w:val="00A83244"/>
    <w:rsid w:val="00A85686"/>
    <w:rsid w:val="00A878F9"/>
    <w:rsid w:val="00A90A74"/>
    <w:rsid w:val="00A90DED"/>
    <w:rsid w:val="00A93034"/>
    <w:rsid w:val="00A9594E"/>
    <w:rsid w:val="00A95BCF"/>
    <w:rsid w:val="00AA1CE2"/>
    <w:rsid w:val="00AA3548"/>
    <w:rsid w:val="00AA484C"/>
    <w:rsid w:val="00AB2F13"/>
    <w:rsid w:val="00AB3804"/>
    <w:rsid w:val="00AB41C7"/>
    <w:rsid w:val="00AB5695"/>
    <w:rsid w:val="00AB6090"/>
    <w:rsid w:val="00AB7976"/>
    <w:rsid w:val="00AC3085"/>
    <w:rsid w:val="00AC4A9F"/>
    <w:rsid w:val="00AD18B5"/>
    <w:rsid w:val="00AD25BE"/>
    <w:rsid w:val="00AD5FCE"/>
    <w:rsid w:val="00AE13EB"/>
    <w:rsid w:val="00AE2738"/>
    <w:rsid w:val="00AF1000"/>
    <w:rsid w:val="00AF352C"/>
    <w:rsid w:val="00AF42D7"/>
    <w:rsid w:val="00AF46AE"/>
    <w:rsid w:val="00AF5ED8"/>
    <w:rsid w:val="00AF6539"/>
    <w:rsid w:val="00AF6B2E"/>
    <w:rsid w:val="00B02F56"/>
    <w:rsid w:val="00B05E95"/>
    <w:rsid w:val="00B05F27"/>
    <w:rsid w:val="00B10D0A"/>
    <w:rsid w:val="00B11A17"/>
    <w:rsid w:val="00B12EA8"/>
    <w:rsid w:val="00B146F0"/>
    <w:rsid w:val="00B14746"/>
    <w:rsid w:val="00B15449"/>
    <w:rsid w:val="00B155CC"/>
    <w:rsid w:val="00B217F8"/>
    <w:rsid w:val="00B22A61"/>
    <w:rsid w:val="00B27218"/>
    <w:rsid w:val="00B27EA1"/>
    <w:rsid w:val="00B30869"/>
    <w:rsid w:val="00B30CC6"/>
    <w:rsid w:val="00B34135"/>
    <w:rsid w:val="00B34E45"/>
    <w:rsid w:val="00B35511"/>
    <w:rsid w:val="00B36630"/>
    <w:rsid w:val="00B406F4"/>
    <w:rsid w:val="00B418A0"/>
    <w:rsid w:val="00B4290F"/>
    <w:rsid w:val="00B47414"/>
    <w:rsid w:val="00B508C5"/>
    <w:rsid w:val="00B566B3"/>
    <w:rsid w:val="00B574C4"/>
    <w:rsid w:val="00B6298C"/>
    <w:rsid w:val="00B647DE"/>
    <w:rsid w:val="00B651AB"/>
    <w:rsid w:val="00B672B3"/>
    <w:rsid w:val="00B73B90"/>
    <w:rsid w:val="00B75886"/>
    <w:rsid w:val="00B766AD"/>
    <w:rsid w:val="00B77ECF"/>
    <w:rsid w:val="00B811C0"/>
    <w:rsid w:val="00B824C3"/>
    <w:rsid w:val="00B854E5"/>
    <w:rsid w:val="00B87F93"/>
    <w:rsid w:val="00B94C90"/>
    <w:rsid w:val="00B95427"/>
    <w:rsid w:val="00B96F2B"/>
    <w:rsid w:val="00BA339D"/>
    <w:rsid w:val="00BA6D72"/>
    <w:rsid w:val="00BB03F9"/>
    <w:rsid w:val="00BB04BA"/>
    <w:rsid w:val="00BB2AD7"/>
    <w:rsid w:val="00BB4395"/>
    <w:rsid w:val="00BB741E"/>
    <w:rsid w:val="00BC0F7D"/>
    <w:rsid w:val="00BC17CF"/>
    <w:rsid w:val="00BC440D"/>
    <w:rsid w:val="00BC4E1C"/>
    <w:rsid w:val="00BC6102"/>
    <w:rsid w:val="00BE45A5"/>
    <w:rsid w:val="00BE689F"/>
    <w:rsid w:val="00BF0399"/>
    <w:rsid w:val="00BF676F"/>
    <w:rsid w:val="00C0290E"/>
    <w:rsid w:val="00C04C2C"/>
    <w:rsid w:val="00C0797F"/>
    <w:rsid w:val="00C1185F"/>
    <w:rsid w:val="00C13332"/>
    <w:rsid w:val="00C17F68"/>
    <w:rsid w:val="00C20FA2"/>
    <w:rsid w:val="00C216C7"/>
    <w:rsid w:val="00C21B79"/>
    <w:rsid w:val="00C22082"/>
    <w:rsid w:val="00C2289B"/>
    <w:rsid w:val="00C233B8"/>
    <w:rsid w:val="00C272F0"/>
    <w:rsid w:val="00C33079"/>
    <w:rsid w:val="00C34966"/>
    <w:rsid w:val="00C37764"/>
    <w:rsid w:val="00C418B0"/>
    <w:rsid w:val="00C42FD2"/>
    <w:rsid w:val="00C4762B"/>
    <w:rsid w:val="00C51C41"/>
    <w:rsid w:val="00C5237A"/>
    <w:rsid w:val="00C55E0F"/>
    <w:rsid w:val="00C56E33"/>
    <w:rsid w:val="00C626B7"/>
    <w:rsid w:val="00C627CE"/>
    <w:rsid w:val="00C6337F"/>
    <w:rsid w:val="00C64561"/>
    <w:rsid w:val="00C64566"/>
    <w:rsid w:val="00C72833"/>
    <w:rsid w:val="00C72B3F"/>
    <w:rsid w:val="00C742DD"/>
    <w:rsid w:val="00C86C2E"/>
    <w:rsid w:val="00C919EB"/>
    <w:rsid w:val="00C92B74"/>
    <w:rsid w:val="00C93010"/>
    <w:rsid w:val="00C93F40"/>
    <w:rsid w:val="00C9430B"/>
    <w:rsid w:val="00CA23B2"/>
    <w:rsid w:val="00CA3D0C"/>
    <w:rsid w:val="00CA61E1"/>
    <w:rsid w:val="00CA63AA"/>
    <w:rsid w:val="00CA6A0D"/>
    <w:rsid w:val="00CA7BBA"/>
    <w:rsid w:val="00CB2314"/>
    <w:rsid w:val="00CC0EE3"/>
    <w:rsid w:val="00CC18AB"/>
    <w:rsid w:val="00CC3749"/>
    <w:rsid w:val="00CC61FD"/>
    <w:rsid w:val="00CD2F4A"/>
    <w:rsid w:val="00CD3F15"/>
    <w:rsid w:val="00CE1D0D"/>
    <w:rsid w:val="00CE3643"/>
    <w:rsid w:val="00CE7630"/>
    <w:rsid w:val="00CF05A3"/>
    <w:rsid w:val="00CF0DE9"/>
    <w:rsid w:val="00CF3418"/>
    <w:rsid w:val="00D008A9"/>
    <w:rsid w:val="00D0138D"/>
    <w:rsid w:val="00D026D5"/>
    <w:rsid w:val="00D03DE7"/>
    <w:rsid w:val="00D15416"/>
    <w:rsid w:val="00D201FC"/>
    <w:rsid w:val="00D233FD"/>
    <w:rsid w:val="00D26BAB"/>
    <w:rsid w:val="00D31802"/>
    <w:rsid w:val="00D31941"/>
    <w:rsid w:val="00D32FD1"/>
    <w:rsid w:val="00D3360A"/>
    <w:rsid w:val="00D339BC"/>
    <w:rsid w:val="00D358C3"/>
    <w:rsid w:val="00D40CAA"/>
    <w:rsid w:val="00D41588"/>
    <w:rsid w:val="00D47EFF"/>
    <w:rsid w:val="00D53713"/>
    <w:rsid w:val="00D5469E"/>
    <w:rsid w:val="00D57283"/>
    <w:rsid w:val="00D61F07"/>
    <w:rsid w:val="00D62D60"/>
    <w:rsid w:val="00D738D6"/>
    <w:rsid w:val="00D755EB"/>
    <w:rsid w:val="00D76D08"/>
    <w:rsid w:val="00D81ACB"/>
    <w:rsid w:val="00D823B5"/>
    <w:rsid w:val="00D851E6"/>
    <w:rsid w:val="00D87119"/>
    <w:rsid w:val="00D87E00"/>
    <w:rsid w:val="00D9134D"/>
    <w:rsid w:val="00D9248E"/>
    <w:rsid w:val="00D9360C"/>
    <w:rsid w:val="00D97EB8"/>
    <w:rsid w:val="00DA4593"/>
    <w:rsid w:val="00DA517F"/>
    <w:rsid w:val="00DA5583"/>
    <w:rsid w:val="00DA5819"/>
    <w:rsid w:val="00DA679B"/>
    <w:rsid w:val="00DA7A03"/>
    <w:rsid w:val="00DB1818"/>
    <w:rsid w:val="00DB1F2B"/>
    <w:rsid w:val="00DB23A7"/>
    <w:rsid w:val="00DB41CA"/>
    <w:rsid w:val="00DC309B"/>
    <w:rsid w:val="00DC3BF1"/>
    <w:rsid w:val="00DC41A6"/>
    <w:rsid w:val="00DC4DA2"/>
    <w:rsid w:val="00DD1094"/>
    <w:rsid w:val="00DD2F84"/>
    <w:rsid w:val="00DD419B"/>
    <w:rsid w:val="00DD5306"/>
    <w:rsid w:val="00DD7081"/>
    <w:rsid w:val="00DE0430"/>
    <w:rsid w:val="00DE2809"/>
    <w:rsid w:val="00DE5137"/>
    <w:rsid w:val="00DE596A"/>
    <w:rsid w:val="00DE6BD1"/>
    <w:rsid w:val="00DF02AE"/>
    <w:rsid w:val="00DF1103"/>
    <w:rsid w:val="00DF1DFB"/>
    <w:rsid w:val="00DF2B1F"/>
    <w:rsid w:val="00DF4A8C"/>
    <w:rsid w:val="00DF5B3B"/>
    <w:rsid w:val="00DF62CD"/>
    <w:rsid w:val="00E01F80"/>
    <w:rsid w:val="00E035A2"/>
    <w:rsid w:val="00E07C86"/>
    <w:rsid w:val="00E07C9C"/>
    <w:rsid w:val="00E10121"/>
    <w:rsid w:val="00E1441B"/>
    <w:rsid w:val="00E1681C"/>
    <w:rsid w:val="00E1791E"/>
    <w:rsid w:val="00E214E0"/>
    <w:rsid w:val="00E236A6"/>
    <w:rsid w:val="00E237BE"/>
    <w:rsid w:val="00E32FDF"/>
    <w:rsid w:val="00E33070"/>
    <w:rsid w:val="00E3459B"/>
    <w:rsid w:val="00E34E9D"/>
    <w:rsid w:val="00E3504B"/>
    <w:rsid w:val="00E36C00"/>
    <w:rsid w:val="00E416A6"/>
    <w:rsid w:val="00E44264"/>
    <w:rsid w:val="00E50F22"/>
    <w:rsid w:val="00E51D06"/>
    <w:rsid w:val="00E54153"/>
    <w:rsid w:val="00E54F53"/>
    <w:rsid w:val="00E57723"/>
    <w:rsid w:val="00E621C8"/>
    <w:rsid w:val="00E62220"/>
    <w:rsid w:val="00E67DA4"/>
    <w:rsid w:val="00E70EE9"/>
    <w:rsid w:val="00E77645"/>
    <w:rsid w:val="00E82A39"/>
    <w:rsid w:val="00E837C8"/>
    <w:rsid w:val="00E85098"/>
    <w:rsid w:val="00E8534D"/>
    <w:rsid w:val="00E87D07"/>
    <w:rsid w:val="00E90245"/>
    <w:rsid w:val="00E91E9E"/>
    <w:rsid w:val="00E95CC2"/>
    <w:rsid w:val="00E96090"/>
    <w:rsid w:val="00E9620C"/>
    <w:rsid w:val="00E96F5F"/>
    <w:rsid w:val="00E97850"/>
    <w:rsid w:val="00EA1EDB"/>
    <w:rsid w:val="00EA22F5"/>
    <w:rsid w:val="00EA318B"/>
    <w:rsid w:val="00EA7B0D"/>
    <w:rsid w:val="00EB00FE"/>
    <w:rsid w:val="00EB0609"/>
    <w:rsid w:val="00EB2A77"/>
    <w:rsid w:val="00EB42B4"/>
    <w:rsid w:val="00EB4D90"/>
    <w:rsid w:val="00EC0EDF"/>
    <w:rsid w:val="00EC3720"/>
    <w:rsid w:val="00EC4A25"/>
    <w:rsid w:val="00EC5608"/>
    <w:rsid w:val="00EC73F6"/>
    <w:rsid w:val="00ED2D16"/>
    <w:rsid w:val="00ED6ACB"/>
    <w:rsid w:val="00ED7275"/>
    <w:rsid w:val="00EE0F4B"/>
    <w:rsid w:val="00EE4A66"/>
    <w:rsid w:val="00EE581D"/>
    <w:rsid w:val="00EE70DB"/>
    <w:rsid w:val="00EF0B0C"/>
    <w:rsid w:val="00EF2BE2"/>
    <w:rsid w:val="00F01F81"/>
    <w:rsid w:val="00F025A2"/>
    <w:rsid w:val="00F0315B"/>
    <w:rsid w:val="00F04712"/>
    <w:rsid w:val="00F0531A"/>
    <w:rsid w:val="00F100DB"/>
    <w:rsid w:val="00F1253F"/>
    <w:rsid w:val="00F163BE"/>
    <w:rsid w:val="00F172EF"/>
    <w:rsid w:val="00F22147"/>
    <w:rsid w:val="00F22EC7"/>
    <w:rsid w:val="00F26D6A"/>
    <w:rsid w:val="00F27CD8"/>
    <w:rsid w:val="00F31D45"/>
    <w:rsid w:val="00F31DCF"/>
    <w:rsid w:val="00F32B16"/>
    <w:rsid w:val="00F34EEE"/>
    <w:rsid w:val="00F351C0"/>
    <w:rsid w:val="00F376F2"/>
    <w:rsid w:val="00F409FC"/>
    <w:rsid w:val="00F41ED2"/>
    <w:rsid w:val="00F42FD8"/>
    <w:rsid w:val="00F43BC0"/>
    <w:rsid w:val="00F46813"/>
    <w:rsid w:val="00F46964"/>
    <w:rsid w:val="00F504EE"/>
    <w:rsid w:val="00F5085C"/>
    <w:rsid w:val="00F525A1"/>
    <w:rsid w:val="00F5281A"/>
    <w:rsid w:val="00F53646"/>
    <w:rsid w:val="00F56C5E"/>
    <w:rsid w:val="00F60E1B"/>
    <w:rsid w:val="00F61EB8"/>
    <w:rsid w:val="00F64B0B"/>
    <w:rsid w:val="00F64E41"/>
    <w:rsid w:val="00F653B8"/>
    <w:rsid w:val="00F67B06"/>
    <w:rsid w:val="00F701ED"/>
    <w:rsid w:val="00F70EB8"/>
    <w:rsid w:val="00F72C43"/>
    <w:rsid w:val="00F7311B"/>
    <w:rsid w:val="00F7312C"/>
    <w:rsid w:val="00F74200"/>
    <w:rsid w:val="00F77411"/>
    <w:rsid w:val="00F82492"/>
    <w:rsid w:val="00F82C21"/>
    <w:rsid w:val="00F839EA"/>
    <w:rsid w:val="00F83A29"/>
    <w:rsid w:val="00F84F04"/>
    <w:rsid w:val="00F86593"/>
    <w:rsid w:val="00F86D27"/>
    <w:rsid w:val="00F9014C"/>
    <w:rsid w:val="00F93C13"/>
    <w:rsid w:val="00F9610D"/>
    <w:rsid w:val="00F965EC"/>
    <w:rsid w:val="00FA024F"/>
    <w:rsid w:val="00FA1009"/>
    <w:rsid w:val="00FA1266"/>
    <w:rsid w:val="00FC1192"/>
    <w:rsid w:val="00FC16D5"/>
    <w:rsid w:val="00FC1D51"/>
    <w:rsid w:val="00FC6F19"/>
    <w:rsid w:val="00FC7545"/>
    <w:rsid w:val="00FC7B95"/>
    <w:rsid w:val="00FD1D98"/>
    <w:rsid w:val="00FD2A69"/>
    <w:rsid w:val="00FD52E4"/>
    <w:rsid w:val="00FD5534"/>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15EB"/>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6859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685920"/>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68592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85920"/>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685920"/>
    <w:pPr>
      <w:ind w:left="1701" w:hanging="1701"/>
      <w:outlineLvl w:val="4"/>
    </w:pPr>
    <w:rPr>
      <w:sz w:val="22"/>
    </w:rPr>
  </w:style>
  <w:style w:type="paragraph" w:styleId="Heading6">
    <w:name w:val="heading 6"/>
    <w:aliases w:val="T1,Header 6"/>
    <w:basedOn w:val="H6"/>
    <w:next w:val="Normal"/>
    <w:link w:val="Heading6Char"/>
    <w:qFormat/>
    <w:rsid w:val="00685920"/>
    <w:pPr>
      <w:outlineLvl w:val="5"/>
    </w:pPr>
  </w:style>
  <w:style w:type="paragraph" w:styleId="Heading7">
    <w:name w:val="heading 7"/>
    <w:basedOn w:val="H6"/>
    <w:next w:val="Normal"/>
    <w:link w:val="Heading7Char"/>
    <w:qFormat/>
    <w:rsid w:val="00685920"/>
    <w:pPr>
      <w:outlineLvl w:val="6"/>
    </w:pPr>
  </w:style>
  <w:style w:type="paragraph" w:styleId="Heading8">
    <w:name w:val="heading 8"/>
    <w:basedOn w:val="Heading1"/>
    <w:next w:val="Normal"/>
    <w:link w:val="Heading8Char"/>
    <w:qFormat/>
    <w:rsid w:val="00685920"/>
    <w:pPr>
      <w:ind w:left="0" w:firstLine="0"/>
      <w:outlineLvl w:val="7"/>
    </w:pPr>
  </w:style>
  <w:style w:type="paragraph" w:styleId="Heading9">
    <w:name w:val="heading 9"/>
    <w:basedOn w:val="Heading8"/>
    <w:next w:val="Normal"/>
    <w:link w:val="Heading9Char"/>
    <w:qFormat/>
    <w:rsid w:val="006859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685920"/>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685920"/>
    <w:pPr>
      <w:ind w:left="1418" w:hanging="1418"/>
    </w:pPr>
  </w:style>
  <w:style w:type="paragraph" w:styleId="TOC8">
    <w:name w:val="toc 8"/>
    <w:basedOn w:val="TOC1"/>
    <w:rsid w:val="00685920"/>
    <w:pPr>
      <w:spacing w:before="180"/>
      <w:ind w:left="2693" w:hanging="2693"/>
    </w:pPr>
    <w:rPr>
      <w:b/>
    </w:rPr>
  </w:style>
  <w:style w:type="paragraph" w:styleId="TOC1">
    <w:name w:val="toc 1"/>
    <w:rsid w:val="006859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85920"/>
    <w:pPr>
      <w:keepLines/>
      <w:tabs>
        <w:tab w:val="center" w:pos="4536"/>
        <w:tab w:val="right" w:pos="9072"/>
      </w:tabs>
    </w:pPr>
    <w:rPr>
      <w:noProof/>
    </w:rPr>
  </w:style>
  <w:style w:type="character" w:customStyle="1" w:styleId="ZGSM">
    <w:name w:val="ZGSM"/>
    <w:rsid w:val="00685920"/>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85920"/>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68592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85920"/>
    <w:pPr>
      <w:ind w:left="1701" w:hanging="1701"/>
    </w:pPr>
  </w:style>
  <w:style w:type="paragraph" w:styleId="TOC4">
    <w:name w:val="toc 4"/>
    <w:basedOn w:val="TOC3"/>
    <w:rsid w:val="00685920"/>
    <w:pPr>
      <w:ind w:left="1418" w:hanging="1418"/>
    </w:pPr>
  </w:style>
  <w:style w:type="paragraph" w:styleId="TOC3">
    <w:name w:val="toc 3"/>
    <w:basedOn w:val="TOC2"/>
    <w:rsid w:val="00685920"/>
    <w:pPr>
      <w:ind w:left="1134" w:hanging="1134"/>
    </w:pPr>
  </w:style>
  <w:style w:type="paragraph" w:styleId="TOC2">
    <w:name w:val="toc 2"/>
    <w:basedOn w:val="TOC1"/>
    <w:rsid w:val="00685920"/>
    <w:pPr>
      <w:keepNext w:val="0"/>
      <w:spacing w:before="0"/>
      <w:ind w:left="851" w:hanging="851"/>
    </w:pPr>
    <w:rPr>
      <w:sz w:val="20"/>
    </w:rPr>
  </w:style>
  <w:style w:type="paragraph" w:styleId="Footer">
    <w:name w:val="footer"/>
    <w:basedOn w:val="Header"/>
    <w:link w:val="FooterChar"/>
    <w:rsid w:val="00685920"/>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685920"/>
    <w:pPr>
      <w:outlineLvl w:val="9"/>
    </w:pPr>
  </w:style>
  <w:style w:type="paragraph" w:customStyle="1" w:styleId="NF">
    <w:name w:val="NF"/>
    <w:basedOn w:val="NO"/>
    <w:rsid w:val="00685920"/>
    <w:pPr>
      <w:keepNext/>
      <w:spacing w:after="0"/>
    </w:pPr>
    <w:rPr>
      <w:rFonts w:ascii="Arial" w:hAnsi="Arial"/>
      <w:sz w:val="18"/>
    </w:rPr>
  </w:style>
  <w:style w:type="paragraph" w:customStyle="1" w:styleId="NO">
    <w:name w:val="NO"/>
    <w:basedOn w:val="Normal"/>
    <w:link w:val="NOChar2"/>
    <w:rsid w:val="00685920"/>
    <w:pPr>
      <w:keepLines/>
      <w:ind w:left="1135" w:hanging="851"/>
    </w:pPr>
  </w:style>
  <w:style w:type="character" w:customStyle="1" w:styleId="NOChar2">
    <w:name w:val="NO Char2"/>
    <w:link w:val="NO"/>
    <w:locked/>
    <w:rsid w:val="004631E1"/>
  </w:style>
  <w:style w:type="paragraph" w:customStyle="1" w:styleId="PL">
    <w:name w:val="PL"/>
    <w:link w:val="PLChar"/>
    <w:rsid w:val="00685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685920"/>
    <w:pPr>
      <w:jc w:val="right"/>
    </w:pPr>
  </w:style>
  <w:style w:type="paragraph" w:customStyle="1" w:styleId="TAL">
    <w:name w:val="TAL"/>
    <w:basedOn w:val="Normal"/>
    <w:link w:val="TALChar"/>
    <w:qFormat/>
    <w:rsid w:val="00685920"/>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qFormat/>
    <w:rsid w:val="00685920"/>
    <w:rPr>
      <w:b/>
    </w:rPr>
  </w:style>
  <w:style w:type="paragraph" w:customStyle="1" w:styleId="TAC">
    <w:name w:val="TAC"/>
    <w:basedOn w:val="TAL"/>
    <w:link w:val="TACCar"/>
    <w:rsid w:val="00685920"/>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68592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85920"/>
    <w:pPr>
      <w:keepLines/>
      <w:ind w:left="1702" w:hanging="1418"/>
    </w:pPr>
  </w:style>
  <w:style w:type="character" w:customStyle="1" w:styleId="EXCar">
    <w:name w:val="EX Car"/>
    <w:link w:val="EX"/>
    <w:rsid w:val="00FF02F6"/>
  </w:style>
  <w:style w:type="paragraph" w:customStyle="1" w:styleId="FP">
    <w:name w:val="FP"/>
    <w:basedOn w:val="Normal"/>
    <w:rsid w:val="00685920"/>
    <w:pPr>
      <w:spacing w:after="0"/>
    </w:pPr>
  </w:style>
  <w:style w:type="paragraph" w:customStyle="1" w:styleId="NW">
    <w:name w:val="NW"/>
    <w:basedOn w:val="NO"/>
    <w:rsid w:val="00685920"/>
    <w:pPr>
      <w:spacing w:after="0"/>
    </w:pPr>
  </w:style>
  <w:style w:type="paragraph" w:customStyle="1" w:styleId="EW">
    <w:name w:val="EW"/>
    <w:basedOn w:val="EX"/>
    <w:rsid w:val="00685920"/>
    <w:pPr>
      <w:spacing w:after="0"/>
    </w:pPr>
  </w:style>
  <w:style w:type="paragraph" w:customStyle="1" w:styleId="B10">
    <w:name w:val="B1"/>
    <w:basedOn w:val="List"/>
    <w:link w:val="B1Char2"/>
    <w:rsid w:val="00685920"/>
  </w:style>
  <w:style w:type="paragraph" w:styleId="List">
    <w:name w:val="List"/>
    <w:basedOn w:val="Normal"/>
    <w:link w:val="ListChar1"/>
    <w:rsid w:val="00685920"/>
    <w:pPr>
      <w:ind w:left="568" w:hanging="284"/>
    </w:pPr>
  </w:style>
  <w:style w:type="character" w:customStyle="1" w:styleId="B1Char2">
    <w:name w:val="B1 Char2"/>
    <w:link w:val="B10"/>
    <w:rsid w:val="004631E1"/>
  </w:style>
  <w:style w:type="paragraph" w:styleId="TOC6">
    <w:name w:val="toc 6"/>
    <w:basedOn w:val="TOC5"/>
    <w:next w:val="Normal"/>
    <w:rsid w:val="00685920"/>
    <w:pPr>
      <w:ind w:left="1985" w:hanging="1985"/>
    </w:pPr>
  </w:style>
  <w:style w:type="paragraph" w:styleId="TOC7">
    <w:name w:val="toc 7"/>
    <w:basedOn w:val="TOC6"/>
    <w:next w:val="Normal"/>
    <w:rsid w:val="00685920"/>
    <w:pPr>
      <w:ind w:left="2268" w:hanging="2268"/>
    </w:pPr>
  </w:style>
  <w:style w:type="paragraph" w:customStyle="1" w:styleId="EditorsNote">
    <w:name w:val="Editor's Note"/>
    <w:aliases w:val="EN,Editor's Noteormal"/>
    <w:basedOn w:val="NO"/>
    <w:link w:val="EditorsNoteChar"/>
    <w:rsid w:val="00685920"/>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qFormat/>
    <w:rsid w:val="00685920"/>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6859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859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859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859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85920"/>
    <w:pPr>
      <w:ind w:left="851" w:hanging="851"/>
    </w:pPr>
  </w:style>
  <w:style w:type="paragraph" w:customStyle="1" w:styleId="ZH">
    <w:name w:val="ZH"/>
    <w:rsid w:val="0068592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85920"/>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68592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85920"/>
  </w:style>
  <w:style w:type="paragraph" w:styleId="List2">
    <w:name w:val="List 2"/>
    <w:basedOn w:val="List"/>
    <w:link w:val="List2Char"/>
    <w:rsid w:val="00685920"/>
    <w:pPr>
      <w:ind w:left="851"/>
    </w:pPr>
  </w:style>
  <w:style w:type="character" w:customStyle="1" w:styleId="B2Char">
    <w:name w:val="B2 Char"/>
    <w:link w:val="B2"/>
    <w:qFormat/>
    <w:rsid w:val="004631E1"/>
  </w:style>
  <w:style w:type="paragraph" w:customStyle="1" w:styleId="B3">
    <w:name w:val="B3"/>
    <w:basedOn w:val="List3"/>
    <w:link w:val="B3Char"/>
    <w:rsid w:val="00685920"/>
  </w:style>
  <w:style w:type="paragraph" w:styleId="List3">
    <w:name w:val="List 3"/>
    <w:basedOn w:val="List2"/>
    <w:link w:val="List3Char"/>
    <w:rsid w:val="00685920"/>
    <w:pPr>
      <w:ind w:left="1135"/>
    </w:pPr>
  </w:style>
  <w:style w:type="character" w:customStyle="1" w:styleId="B3Char">
    <w:name w:val="B3 Char"/>
    <w:link w:val="B3"/>
    <w:rsid w:val="004631E1"/>
  </w:style>
  <w:style w:type="paragraph" w:customStyle="1" w:styleId="B4">
    <w:name w:val="B4"/>
    <w:basedOn w:val="List4"/>
    <w:link w:val="B4Char"/>
    <w:rsid w:val="00685920"/>
  </w:style>
  <w:style w:type="paragraph" w:styleId="List4">
    <w:name w:val="List 4"/>
    <w:basedOn w:val="List3"/>
    <w:rsid w:val="00685920"/>
    <w:pPr>
      <w:ind w:left="1418"/>
    </w:pPr>
  </w:style>
  <w:style w:type="paragraph" w:customStyle="1" w:styleId="B5">
    <w:name w:val="B5"/>
    <w:basedOn w:val="List5"/>
    <w:link w:val="B5Char"/>
    <w:rsid w:val="00685920"/>
  </w:style>
  <w:style w:type="paragraph" w:styleId="List5">
    <w:name w:val="List 5"/>
    <w:basedOn w:val="List4"/>
    <w:rsid w:val="00685920"/>
    <w:pPr>
      <w:ind w:left="1702"/>
    </w:pPr>
  </w:style>
  <w:style w:type="paragraph" w:customStyle="1" w:styleId="ZTD">
    <w:name w:val="ZTD"/>
    <w:basedOn w:val="ZB"/>
    <w:rsid w:val="00685920"/>
    <w:pPr>
      <w:framePr w:hRule="auto" w:wrap="notBeside" w:y="852"/>
    </w:pPr>
    <w:rPr>
      <w:i w:val="0"/>
      <w:sz w:val="40"/>
    </w:rPr>
  </w:style>
  <w:style w:type="paragraph" w:customStyle="1" w:styleId="ZV">
    <w:name w:val="ZV"/>
    <w:basedOn w:val="ZU"/>
    <w:rsid w:val="00685920"/>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685920"/>
    <w:pPr>
      <w:ind w:left="284"/>
    </w:pPr>
  </w:style>
  <w:style w:type="paragraph" w:styleId="Index1">
    <w:name w:val="index 1"/>
    <w:basedOn w:val="Normal"/>
    <w:rsid w:val="00685920"/>
    <w:pPr>
      <w:keepLines/>
      <w:spacing w:after="0"/>
    </w:pPr>
  </w:style>
  <w:style w:type="paragraph" w:styleId="ListNumber2">
    <w:name w:val="List Number 2"/>
    <w:basedOn w:val="ListNumber"/>
    <w:rsid w:val="00685920"/>
    <w:pPr>
      <w:ind w:left="851"/>
    </w:pPr>
  </w:style>
  <w:style w:type="paragraph" w:styleId="ListNumber">
    <w:name w:val="List Number"/>
    <w:basedOn w:val="List"/>
    <w:rsid w:val="00685920"/>
  </w:style>
  <w:style w:type="character" w:styleId="FootnoteReference">
    <w:name w:val="footnote reference"/>
    <w:rsid w:val="006859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8592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685920"/>
    <w:pPr>
      <w:ind w:left="851"/>
    </w:pPr>
  </w:style>
  <w:style w:type="paragraph" w:styleId="ListBullet">
    <w:name w:val="List Bullet"/>
    <w:aliases w:val="UL"/>
    <w:basedOn w:val="List"/>
    <w:rsid w:val="00685920"/>
  </w:style>
  <w:style w:type="paragraph" w:styleId="ListBullet3">
    <w:name w:val="List Bullet 3"/>
    <w:basedOn w:val="ListBullet2"/>
    <w:rsid w:val="00685920"/>
    <w:pPr>
      <w:ind w:left="1135"/>
    </w:pPr>
  </w:style>
  <w:style w:type="paragraph" w:styleId="ListBullet4">
    <w:name w:val="List Bullet 4"/>
    <w:basedOn w:val="ListBullet3"/>
    <w:rsid w:val="00685920"/>
    <w:pPr>
      <w:ind w:left="1418"/>
    </w:pPr>
  </w:style>
  <w:style w:type="paragraph" w:styleId="ListBullet5">
    <w:name w:val="List Bullet 5"/>
    <w:basedOn w:val="ListBullet4"/>
    <w:rsid w:val="00685920"/>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E36D5"/>
  </w:style>
  <w:style w:type="numbering" w:customStyle="1" w:styleId="NoList11">
    <w:name w:val="No List11"/>
    <w:next w:val="NoList"/>
    <w:semiHidden/>
    <w:rsid w:val="007E36D5"/>
  </w:style>
  <w:style w:type="numbering" w:customStyle="1" w:styleId="NoList2">
    <w:name w:val="No List2"/>
    <w:next w:val="NoList"/>
    <w:semiHidden/>
    <w:rsid w:val="007E36D5"/>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numbering" w:customStyle="1" w:styleId="NoList3">
    <w:name w:val="No List3"/>
    <w:next w:val="NoList"/>
    <w:semiHidden/>
    <w:unhideWhenUsed/>
    <w:rsid w:val="007E36D5"/>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E36D5"/>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E36D5"/>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numbering" w:customStyle="1" w:styleId="NoList4">
    <w:name w:val="No List4"/>
    <w:next w:val="NoList"/>
    <w:semiHidden/>
    <w:unhideWhenUsed/>
    <w:rsid w:val="007E36D5"/>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3">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4">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eastAsia="ko-KR"/>
    </w:rPr>
  </w:style>
  <w:style w:type="paragraph" w:customStyle="1" w:styleId="PageXofY">
    <w:name w:val="Page X of Y"/>
    <w:rsid w:val="007E36D5"/>
    <w:rPr>
      <w:rFonts w:eastAsia="SimSun"/>
      <w:sz w:val="24"/>
      <w:szCs w:val="24"/>
      <w:lang w:eastAsia="ko-KR"/>
    </w:rPr>
  </w:style>
  <w:style w:type="paragraph" w:customStyle="1" w:styleId="Createdby">
    <w:name w:val="Created by"/>
    <w:rsid w:val="007E36D5"/>
    <w:rPr>
      <w:rFonts w:eastAsia="SimSun"/>
      <w:sz w:val="24"/>
      <w:szCs w:val="24"/>
      <w:lang w:eastAsia="ko-KR"/>
    </w:rPr>
  </w:style>
  <w:style w:type="paragraph" w:customStyle="1" w:styleId="Createdon">
    <w:name w:val="Created on"/>
    <w:rsid w:val="007E36D5"/>
    <w:rPr>
      <w:rFonts w:eastAsia="SimSun"/>
      <w:sz w:val="24"/>
      <w:szCs w:val="24"/>
      <w:lang w:eastAsia="ko-KR"/>
    </w:rPr>
  </w:style>
  <w:style w:type="paragraph" w:customStyle="1" w:styleId="Filenameandpath">
    <w:name w:val="Filename and path"/>
    <w:rsid w:val="007E36D5"/>
    <w:rPr>
      <w:rFonts w:eastAsia="SimSun"/>
      <w:sz w:val="24"/>
      <w:szCs w:val="24"/>
      <w:lang w:eastAsia="ko-KR"/>
    </w:rPr>
  </w:style>
  <w:style w:type="paragraph" w:customStyle="1" w:styleId="AuthorPageDate">
    <w:name w:val="Author  Page #  Date"/>
    <w:rsid w:val="007E36D5"/>
    <w:rPr>
      <w:rFonts w:eastAsia="SimSun"/>
      <w:sz w:val="24"/>
      <w:szCs w:val="24"/>
      <w:lang w:eastAsia="ko-KR"/>
    </w:rPr>
  </w:style>
  <w:style w:type="paragraph" w:customStyle="1" w:styleId="ConfidentialPageDate">
    <w:name w:val="Confidential  Page #  Date"/>
    <w:rsid w:val="007E36D5"/>
    <w:rPr>
      <w:rFonts w:eastAsia="SimSun"/>
      <w:sz w:val="24"/>
      <w:szCs w:val="24"/>
      <w:lang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1">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6">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E36D5"/>
    <w:pPr>
      <w:tabs>
        <w:tab w:val="clear" w:pos="644"/>
        <w:tab w:val="num" w:pos="1494"/>
      </w:tabs>
      <w:ind w:left="851" w:hanging="284"/>
    </w:pPr>
  </w:style>
  <w:style w:type="paragraph" w:customStyle="1" w:styleId="31">
    <w:name w:val="箇条書き 3"/>
    <w:basedOn w:val="23"/>
    <w:rsid w:val="007E36D5"/>
    <w:pPr>
      <w:ind w:left="1135"/>
    </w:pPr>
  </w:style>
  <w:style w:type="paragraph" w:customStyle="1" w:styleId="24">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7">
    <w:name w:val="题注1"/>
    <w:basedOn w:val="Normal"/>
    <w:next w:val="Normal"/>
    <w:rsid w:val="007E36D5"/>
    <w:pPr>
      <w:spacing w:before="120" w:after="120"/>
    </w:pPr>
    <w:rPr>
      <w:rFonts w:eastAsia="MS Mincho"/>
      <w:b/>
      <w:lang w:eastAsia="ja-JP"/>
    </w:rPr>
  </w:style>
  <w:style w:type="paragraph" w:customStyle="1" w:styleId="18">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numbering" w:customStyle="1" w:styleId="NoList5">
    <w:name w:val="No List5"/>
    <w:next w:val="NoList"/>
    <w:semiHidden/>
    <w:rsid w:val="007E36D5"/>
  </w:style>
  <w:style w:type="numbering" w:customStyle="1" w:styleId="NoList6">
    <w:name w:val="No List6"/>
    <w:next w:val="NoList"/>
    <w:semiHidden/>
    <w:rsid w:val="007E36D5"/>
  </w:style>
  <w:style w:type="numbering" w:customStyle="1" w:styleId="NoList7">
    <w:name w:val="No List7"/>
    <w:next w:val="NoList"/>
    <w:semiHidden/>
    <w:rsid w:val="007E36D5"/>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numbering" w:customStyle="1" w:styleId="NoList21">
    <w:name w:val="No List21"/>
    <w:next w:val="NoList"/>
    <w:semiHidden/>
    <w:rsid w:val="007E36D5"/>
  </w:style>
  <w:style w:type="paragraph" w:customStyle="1" w:styleId="27">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8">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8">
    <w:name w:val="No List8"/>
    <w:next w:val="NoList"/>
    <w:semiHidden/>
    <w:rsid w:val="007E36D5"/>
  </w:style>
  <w:style w:type="numbering" w:customStyle="1" w:styleId="NoList12">
    <w:name w:val="No List12"/>
    <w:next w:val="NoList"/>
    <w:semiHidden/>
    <w:rsid w:val="007E36D5"/>
  </w:style>
  <w:style w:type="numbering" w:customStyle="1" w:styleId="NoList22">
    <w:name w:val="No List22"/>
    <w:next w:val="NoList"/>
    <w:semiHidden/>
    <w:rsid w:val="007E36D5"/>
  </w:style>
  <w:style w:type="numbering" w:customStyle="1" w:styleId="NoList9">
    <w:name w:val="No List9"/>
    <w:next w:val="NoList"/>
    <w:semiHidden/>
    <w:rsid w:val="007E36D5"/>
  </w:style>
  <w:style w:type="numbering" w:customStyle="1" w:styleId="NoList13">
    <w:name w:val="No List13"/>
    <w:next w:val="NoList"/>
    <w:semiHidden/>
    <w:rsid w:val="007E36D5"/>
  </w:style>
  <w:style w:type="numbering" w:customStyle="1" w:styleId="NoList23">
    <w:name w:val="No List23"/>
    <w:next w:val="NoList"/>
    <w:semiHidden/>
    <w:rsid w:val="007E36D5"/>
  </w:style>
  <w:style w:type="numbering" w:customStyle="1" w:styleId="NoList10">
    <w:name w:val="No List10"/>
    <w:next w:val="NoList"/>
    <w:semiHidden/>
    <w:rsid w:val="007E36D5"/>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7E36D5"/>
  </w:style>
  <w:style w:type="character" w:customStyle="1" w:styleId="CharChar23">
    <w:name w:val="Char Char23"/>
    <w:rsid w:val="007E36D5"/>
    <w:rPr>
      <w:rFonts w:ascii="Arial" w:hAnsi="Arial"/>
      <w:lang w:val="en-GB" w:eastAsia="en-US"/>
    </w:rPr>
  </w:style>
  <w:style w:type="numbering" w:customStyle="1" w:styleId="NoList24">
    <w:name w:val="No List24"/>
    <w:next w:val="NoList"/>
    <w:semiHidden/>
    <w:rsid w:val="007E36D5"/>
  </w:style>
  <w:style w:type="numbering" w:customStyle="1" w:styleId="NoList31">
    <w:name w:val="No List31"/>
    <w:next w:val="NoList"/>
    <w:semiHidden/>
    <w:rsid w:val="007E36D5"/>
  </w:style>
  <w:style w:type="numbering" w:customStyle="1" w:styleId="NoList41">
    <w:name w:val="No List41"/>
    <w:next w:val="NoList"/>
    <w:semiHidden/>
    <w:rsid w:val="007E36D5"/>
  </w:style>
  <w:style w:type="numbering" w:customStyle="1" w:styleId="NoList51">
    <w:name w:val="No List51"/>
    <w:next w:val="NoList"/>
    <w:semiHidden/>
    <w:rsid w:val="007E36D5"/>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7E36D5"/>
  </w:style>
  <w:style w:type="numbering" w:customStyle="1" w:styleId="NoList16">
    <w:name w:val="No List16"/>
    <w:next w:val="NoList"/>
    <w:semiHidden/>
    <w:rsid w:val="007E36D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eastAsia="ko-KR"/>
    </w:rPr>
  </w:style>
  <w:style w:type="paragraph" w:customStyle="1" w:styleId="Lastprinted">
    <w:name w:val="Last printed"/>
    <w:rsid w:val="007E36D5"/>
    <w:rPr>
      <w:rFonts w:eastAsia="SimSun"/>
      <w:sz w:val="24"/>
      <w:szCs w:val="24"/>
      <w:lang w:eastAsia="ko-KR"/>
    </w:rPr>
  </w:style>
  <w:style w:type="paragraph" w:customStyle="1" w:styleId="Lastsavedby">
    <w:name w:val="Last saved by"/>
    <w:rsid w:val="007E36D5"/>
    <w:rPr>
      <w:rFonts w:eastAsia="SimSun"/>
      <w:sz w:val="24"/>
      <w:szCs w:val="24"/>
      <w:lang w:eastAsia="ko-KR"/>
    </w:rPr>
  </w:style>
  <w:style w:type="paragraph" w:customStyle="1" w:styleId="Filename">
    <w:name w:val="Filename"/>
    <w:rsid w:val="007E36D5"/>
    <w:rPr>
      <w:rFonts w:eastAsia="SimSun"/>
      <w:sz w:val="24"/>
      <w:szCs w:val="24"/>
      <w:lang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7E36D5"/>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6">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rPr>
  </w:style>
  <w:style w:type="numbering" w:customStyle="1" w:styleId="NoList111">
    <w:name w:val="No List111"/>
    <w:next w:val="NoList"/>
    <w:semiHidden/>
    <w:rsid w:val="007E36D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7">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17">
    <w:name w:val="No List17"/>
    <w:next w:val="NoList"/>
    <w:uiPriority w:val="99"/>
    <w:semiHidden/>
    <w:unhideWhenUsed/>
    <w:rsid w:val="007E36D5"/>
  </w:style>
  <w:style w:type="numbering" w:customStyle="1" w:styleId="NoList18">
    <w:name w:val="No List18"/>
    <w:next w:val="NoList"/>
    <w:uiPriority w:val="99"/>
    <w:semiHidden/>
    <w:rsid w:val="007E36D5"/>
  </w:style>
  <w:style w:type="numbering" w:customStyle="1" w:styleId="NoList25">
    <w:name w:val="No List25"/>
    <w:next w:val="NoList"/>
    <w:semiHidden/>
    <w:rsid w:val="007E36D5"/>
  </w:style>
  <w:style w:type="numbering" w:customStyle="1" w:styleId="NoList32">
    <w:name w:val="No List32"/>
    <w:next w:val="NoList"/>
    <w:semiHidden/>
    <w:unhideWhenUsed/>
    <w:rsid w:val="007E36D5"/>
  </w:style>
  <w:style w:type="numbering" w:customStyle="1" w:styleId="110">
    <w:name w:val="목록 없음11"/>
    <w:next w:val="NoList"/>
    <w:semiHidden/>
    <w:unhideWhenUsed/>
    <w:rsid w:val="007E36D5"/>
  </w:style>
  <w:style w:type="numbering" w:customStyle="1" w:styleId="215">
    <w:name w:val="목록 없음21"/>
    <w:next w:val="NoList"/>
    <w:semiHidden/>
    <w:rsid w:val="007E36D5"/>
  </w:style>
  <w:style w:type="numbering" w:customStyle="1" w:styleId="NoList42">
    <w:name w:val="No List42"/>
    <w:next w:val="NoList"/>
    <w:semiHidden/>
    <w:unhideWhenUsed/>
    <w:rsid w:val="007E36D5"/>
  </w:style>
  <w:style w:type="numbering" w:customStyle="1" w:styleId="NoList52">
    <w:name w:val="No List52"/>
    <w:next w:val="NoList"/>
    <w:semiHidden/>
    <w:rsid w:val="007E36D5"/>
  </w:style>
  <w:style w:type="numbering" w:customStyle="1" w:styleId="NoList61">
    <w:name w:val="No List61"/>
    <w:next w:val="NoList"/>
    <w:semiHidden/>
    <w:rsid w:val="007E36D5"/>
  </w:style>
  <w:style w:type="numbering" w:customStyle="1" w:styleId="NoList71">
    <w:name w:val="No List71"/>
    <w:next w:val="NoList"/>
    <w:semiHidden/>
    <w:rsid w:val="007E36D5"/>
  </w:style>
  <w:style w:type="numbering" w:customStyle="1" w:styleId="NoList112">
    <w:name w:val="No List112"/>
    <w:next w:val="NoList"/>
    <w:semiHidden/>
    <w:rsid w:val="007E36D5"/>
  </w:style>
  <w:style w:type="numbering" w:customStyle="1" w:styleId="NoList211">
    <w:name w:val="No List211"/>
    <w:next w:val="NoList"/>
    <w:semiHidden/>
    <w:rsid w:val="007E36D5"/>
  </w:style>
  <w:style w:type="numbering" w:customStyle="1" w:styleId="NoList81">
    <w:name w:val="No List81"/>
    <w:next w:val="NoList"/>
    <w:semiHidden/>
    <w:rsid w:val="007E36D5"/>
  </w:style>
  <w:style w:type="numbering" w:customStyle="1" w:styleId="NoList121">
    <w:name w:val="No List121"/>
    <w:next w:val="NoList"/>
    <w:semiHidden/>
    <w:rsid w:val="007E36D5"/>
  </w:style>
  <w:style w:type="numbering" w:customStyle="1" w:styleId="NoList221">
    <w:name w:val="No List221"/>
    <w:next w:val="NoList"/>
    <w:semiHidden/>
    <w:rsid w:val="007E36D5"/>
  </w:style>
  <w:style w:type="numbering" w:customStyle="1" w:styleId="NoList91">
    <w:name w:val="No List91"/>
    <w:next w:val="NoList"/>
    <w:semiHidden/>
    <w:rsid w:val="007E36D5"/>
  </w:style>
  <w:style w:type="numbering" w:customStyle="1" w:styleId="NoList131">
    <w:name w:val="No List131"/>
    <w:next w:val="NoList"/>
    <w:semiHidden/>
    <w:rsid w:val="007E36D5"/>
  </w:style>
  <w:style w:type="numbering" w:customStyle="1" w:styleId="NoList231">
    <w:name w:val="No List231"/>
    <w:next w:val="NoList"/>
    <w:semiHidden/>
    <w:rsid w:val="007E36D5"/>
  </w:style>
  <w:style w:type="numbering" w:customStyle="1" w:styleId="NoList101">
    <w:name w:val="No List101"/>
    <w:next w:val="NoList"/>
    <w:semiHidden/>
    <w:rsid w:val="007E36D5"/>
  </w:style>
  <w:style w:type="numbering" w:customStyle="1" w:styleId="NoList141">
    <w:name w:val="No List141"/>
    <w:next w:val="NoList"/>
    <w:semiHidden/>
    <w:rsid w:val="007E36D5"/>
  </w:style>
  <w:style w:type="numbering" w:customStyle="1" w:styleId="NoList241">
    <w:name w:val="No List241"/>
    <w:next w:val="NoList"/>
    <w:semiHidden/>
    <w:rsid w:val="007E36D5"/>
  </w:style>
  <w:style w:type="numbering" w:customStyle="1" w:styleId="NoList311">
    <w:name w:val="No List311"/>
    <w:next w:val="NoList"/>
    <w:semiHidden/>
    <w:rsid w:val="007E36D5"/>
  </w:style>
  <w:style w:type="numbering" w:customStyle="1" w:styleId="NoList411">
    <w:name w:val="No List411"/>
    <w:next w:val="NoList"/>
    <w:semiHidden/>
    <w:rsid w:val="007E36D5"/>
  </w:style>
  <w:style w:type="numbering" w:customStyle="1" w:styleId="NoList511">
    <w:name w:val="No List511"/>
    <w:next w:val="NoList"/>
    <w:semiHidden/>
    <w:rsid w:val="007E36D5"/>
  </w:style>
  <w:style w:type="numbering" w:customStyle="1" w:styleId="NoList151">
    <w:name w:val="No List151"/>
    <w:next w:val="NoList"/>
    <w:semiHidden/>
    <w:rsid w:val="007E36D5"/>
  </w:style>
  <w:style w:type="numbering" w:customStyle="1" w:styleId="NoList161">
    <w:name w:val="No List161"/>
    <w:next w:val="NoList"/>
    <w:semiHidden/>
    <w:rsid w:val="007E36D5"/>
  </w:style>
  <w:style w:type="numbering" w:customStyle="1" w:styleId="111">
    <w:name w:val="无列表11"/>
    <w:next w:val="NoList"/>
    <w:semiHidden/>
    <w:rsid w:val="007E36D5"/>
  </w:style>
  <w:style w:type="numbering" w:customStyle="1" w:styleId="NoList1111">
    <w:name w:val="No List1111"/>
    <w:next w:val="NoList"/>
    <w:semiHidden/>
    <w:rsid w:val="007E36D5"/>
  </w:style>
  <w:style w:type="numbering" w:customStyle="1" w:styleId="NoList19">
    <w:name w:val="No List19"/>
    <w:next w:val="NoList"/>
    <w:uiPriority w:val="99"/>
    <w:semiHidden/>
    <w:unhideWhenUsed/>
    <w:rsid w:val="007E36D5"/>
  </w:style>
  <w:style w:type="numbering" w:customStyle="1" w:styleId="NoList110">
    <w:name w:val="No List110"/>
    <w:next w:val="NoList"/>
    <w:uiPriority w:val="99"/>
    <w:semiHidden/>
    <w:rsid w:val="007E36D5"/>
  </w:style>
  <w:style w:type="numbering" w:customStyle="1" w:styleId="NoList26">
    <w:name w:val="No List26"/>
    <w:next w:val="NoList"/>
    <w:semiHidden/>
    <w:rsid w:val="007E36D5"/>
  </w:style>
  <w:style w:type="numbering" w:customStyle="1" w:styleId="NoList33">
    <w:name w:val="No List33"/>
    <w:next w:val="NoList"/>
    <w:semiHidden/>
    <w:unhideWhenUsed/>
    <w:rsid w:val="007E36D5"/>
  </w:style>
  <w:style w:type="numbering" w:customStyle="1" w:styleId="120">
    <w:name w:val="목록 없음12"/>
    <w:next w:val="NoList"/>
    <w:semiHidden/>
    <w:unhideWhenUsed/>
    <w:rsid w:val="007E36D5"/>
  </w:style>
  <w:style w:type="numbering" w:customStyle="1" w:styleId="220">
    <w:name w:val="목록 없음22"/>
    <w:next w:val="NoList"/>
    <w:semiHidden/>
    <w:rsid w:val="007E36D5"/>
  </w:style>
  <w:style w:type="numbering" w:customStyle="1" w:styleId="NoList43">
    <w:name w:val="No List43"/>
    <w:next w:val="NoList"/>
    <w:semiHidden/>
    <w:unhideWhenUsed/>
    <w:rsid w:val="007E36D5"/>
  </w:style>
  <w:style w:type="numbering" w:customStyle="1" w:styleId="NoList53">
    <w:name w:val="No List53"/>
    <w:next w:val="NoList"/>
    <w:semiHidden/>
    <w:rsid w:val="007E36D5"/>
  </w:style>
  <w:style w:type="numbering" w:customStyle="1" w:styleId="NoList62">
    <w:name w:val="No List62"/>
    <w:next w:val="NoList"/>
    <w:semiHidden/>
    <w:rsid w:val="007E36D5"/>
  </w:style>
  <w:style w:type="numbering" w:customStyle="1" w:styleId="NoList72">
    <w:name w:val="No List72"/>
    <w:next w:val="NoList"/>
    <w:semiHidden/>
    <w:rsid w:val="007E36D5"/>
  </w:style>
  <w:style w:type="numbering" w:customStyle="1" w:styleId="NoList113">
    <w:name w:val="No List113"/>
    <w:next w:val="NoList"/>
    <w:semiHidden/>
    <w:rsid w:val="007E36D5"/>
  </w:style>
  <w:style w:type="numbering" w:customStyle="1" w:styleId="NoList212">
    <w:name w:val="No List212"/>
    <w:next w:val="NoList"/>
    <w:semiHidden/>
    <w:rsid w:val="007E36D5"/>
  </w:style>
  <w:style w:type="numbering" w:customStyle="1" w:styleId="NoList82">
    <w:name w:val="No List82"/>
    <w:next w:val="NoList"/>
    <w:semiHidden/>
    <w:rsid w:val="007E36D5"/>
  </w:style>
  <w:style w:type="numbering" w:customStyle="1" w:styleId="NoList122">
    <w:name w:val="No List122"/>
    <w:next w:val="NoList"/>
    <w:semiHidden/>
    <w:rsid w:val="007E36D5"/>
  </w:style>
  <w:style w:type="numbering" w:customStyle="1" w:styleId="NoList222">
    <w:name w:val="No List222"/>
    <w:next w:val="NoList"/>
    <w:semiHidden/>
    <w:rsid w:val="007E36D5"/>
  </w:style>
  <w:style w:type="numbering" w:customStyle="1" w:styleId="NoList92">
    <w:name w:val="No List92"/>
    <w:next w:val="NoList"/>
    <w:semiHidden/>
    <w:rsid w:val="007E36D5"/>
  </w:style>
  <w:style w:type="numbering" w:customStyle="1" w:styleId="NoList132">
    <w:name w:val="No List132"/>
    <w:next w:val="NoList"/>
    <w:semiHidden/>
    <w:rsid w:val="007E36D5"/>
  </w:style>
  <w:style w:type="numbering" w:customStyle="1" w:styleId="NoList232">
    <w:name w:val="No List232"/>
    <w:next w:val="NoList"/>
    <w:semiHidden/>
    <w:rsid w:val="007E36D5"/>
  </w:style>
  <w:style w:type="numbering" w:customStyle="1" w:styleId="NoList102">
    <w:name w:val="No List102"/>
    <w:next w:val="NoList"/>
    <w:semiHidden/>
    <w:rsid w:val="007E36D5"/>
  </w:style>
  <w:style w:type="numbering" w:customStyle="1" w:styleId="NoList142">
    <w:name w:val="No List142"/>
    <w:next w:val="NoList"/>
    <w:semiHidden/>
    <w:rsid w:val="007E36D5"/>
  </w:style>
  <w:style w:type="numbering" w:customStyle="1" w:styleId="NoList242">
    <w:name w:val="No List242"/>
    <w:next w:val="NoList"/>
    <w:semiHidden/>
    <w:rsid w:val="007E36D5"/>
  </w:style>
  <w:style w:type="numbering" w:customStyle="1" w:styleId="NoList312">
    <w:name w:val="No List312"/>
    <w:next w:val="NoList"/>
    <w:semiHidden/>
    <w:rsid w:val="007E36D5"/>
  </w:style>
  <w:style w:type="numbering" w:customStyle="1" w:styleId="NoList412">
    <w:name w:val="No List412"/>
    <w:next w:val="NoList"/>
    <w:semiHidden/>
    <w:rsid w:val="007E36D5"/>
  </w:style>
  <w:style w:type="numbering" w:customStyle="1" w:styleId="NoList512">
    <w:name w:val="No List512"/>
    <w:next w:val="NoList"/>
    <w:semiHidden/>
    <w:rsid w:val="007E36D5"/>
  </w:style>
  <w:style w:type="numbering" w:customStyle="1" w:styleId="NoList152">
    <w:name w:val="No List152"/>
    <w:next w:val="NoList"/>
    <w:semiHidden/>
    <w:rsid w:val="007E36D5"/>
  </w:style>
  <w:style w:type="numbering" w:customStyle="1" w:styleId="NoList162">
    <w:name w:val="No List162"/>
    <w:next w:val="NoList"/>
    <w:semiHidden/>
    <w:rsid w:val="007E36D5"/>
  </w:style>
  <w:style w:type="numbering" w:customStyle="1" w:styleId="121">
    <w:name w:val="无列表12"/>
    <w:next w:val="NoList"/>
    <w:semiHidden/>
    <w:rsid w:val="007E36D5"/>
  </w:style>
  <w:style w:type="numbering" w:customStyle="1" w:styleId="NoList1112">
    <w:name w:val="No List1112"/>
    <w:next w:val="NoList"/>
    <w:semiHidden/>
    <w:rsid w:val="007E36D5"/>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2b">
    <w:name w:val="无列表2"/>
    <w:next w:val="NoList"/>
    <w:uiPriority w:val="99"/>
    <w:semiHidden/>
    <w:unhideWhenUsed/>
    <w:rsid w:val="007E36D5"/>
  </w:style>
  <w:style w:type="numbering" w:customStyle="1" w:styleId="38">
    <w:name w:val="无列表3"/>
    <w:next w:val="NoList"/>
    <w:uiPriority w:val="99"/>
    <w:semiHidden/>
    <w:unhideWhenUsed/>
    <w:rsid w:val="007E36D5"/>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20">
    <w:name w:val="No List20"/>
    <w:next w:val="NoList"/>
    <w:semiHidden/>
    <w:rsid w:val="007E36D5"/>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E36D5"/>
  </w:style>
  <w:style w:type="character" w:customStyle="1" w:styleId="EQChar">
    <w:name w:val="EQ Char"/>
    <w:link w:val="EQ"/>
    <w:rsid w:val="007E36D5"/>
    <w:rPr>
      <w:noProof/>
    </w:rPr>
  </w:style>
  <w:style w:type="numbering" w:customStyle="1" w:styleId="NoList28">
    <w:name w:val="No List28"/>
    <w:next w:val="NoList"/>
    <w:uiPriority w:val="99"/>
    <w:semiHidden/>
    <w:unhideWhenUsed/>
    <w:rsid w:val="007E36D5"/>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29">
    <w:name w:val="No List29"/>
    <w:next w:val="NoList"/>
    <w:uiPriority w:val="99"/>
    <w:semiHidden/>
    <w:unhideWhenUsed/>
    <w:rsid w:val="00047681"/>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047681"/>
  </w:style>
  <w:style w:type="numbering" w:customStyle="1" w:styleId="NoList115">
    <w:name w:val="No List115"/>
    <w:next w:val="NoList"/>
    <w:semiHidden/>
    <w:rsid w:val="00047681"/>
  </w:style>
  <w:style w:type="numbering" w:customStyle="1" w:styleId="NoList210">
    <w:name w:val="No List210"/>
    <w:next w:val="NoList"/>
    <w:semiHidden/>
    <w:rsid w:val="00047681"/>
  </w:style>
  <w:style w:type="paragraph" w:customStyle="1" w:styleId="TOC92">
    <w:name w:val="TOC 92"/>
    <w:basedOn w:val="TOC8"/>
    <w:rsid w:val="00047681"/>
    <w:pPr>
      <w:ind w:left="1418" w:hanging="1418"/>
    </w:pPr>
    <w:rPr>
      <w:rFonts w:eastAsia="MS Mincho"/>
    </w:rPr>
  </w:style>
  <w:style w:type="numbering" w:customStyle="1" w:styleId="NoList34">
    <w:name w:val="No List34"/>
    <w:next w:val="NoList"/>
    <w:semiHidden/>
    <w:unhideWhenUsed/>
    <w:rsid w:val="00047681"/>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130">
    <w:name w:val="목록 없음13"/>
    <w:next w:val="NoList"/>
    <w:semiHidden/>
    <w:unhideWhenUsed/>
    <w:rsid w:val="00047681"/>
  </w:style>
  <w:style w:type="numbering" w:customStyle="1" w:styleId="230">
    <w:name w:val="목록 없음23"/>
    <w:next w:val="NoList"/>
    <w:semiHidden/>
    <w:rsid w:val="00047681"/>
  </w:style>
  <w:style w:type="numbering" w:customStyle="1" w:styleId="NoList44">
    <w:name w:val="No List44"/>
    <w:next w:val="NoList"/>
    <w:semiHidden/>
    <w:unhideWhenUsed/>
    <w:rsid w:val="00047681"/>
  </w:style>
  <w:style w:type="numbering" w:customStyle="1" w:styleId="NoList54">
    <w:name w:val="No List54"/>
    <w:next w:val="NoList"/>
    <w:semiHidden/>
    <w:rsid w:val="00047681"/>
  </w:style>
  <w:style w:type="numbering" w:customStyle="1" w:styleId="NoList63">
    <w:name w:val="No List63"/>
    <w:next w:val="NoList"/>
    <w:semiHidden/>
    <w:rsid w:val="00047681"/>
  </w:style>
  <w:style w:type="numbering" w:customStyle="1" w:styleId="NoList73">
    <w:name w:val="No List73"/>
    <w:next w:val="NoList"/>
    <w:semiHidden/>
    <w:rsid w:val="00047681"/>
  </w:style>
  <w:style w:type="numbering" w:customStyle="1" w:styleId="NoList213">
    <w:name w:val="No List213"/>
    <w:next w:val="NoList"/>
    <w:semiHidden/>
    <w:rsid w:val="00047681"/>
  </w:style>
  <w:style w:type="numbering" w:customStyle="1" w:styleId="NoList83">
    <w:name w:val="No List83"/>
    <w:next w:val="NoList"/>
    <w:semiHidden/>
    <w:rsid w:val="00047681"/>
  </w:style>
  <w:style w:type="numbering" w:customStyle="1" w:styleId="NoList123">
    <w:name w:val="No List123"/>
    <w:next w:val="NoList"/>
    <w:semiHidden/>
    <w:rsid w:val="00047681"/>
  </w:style>
  <w:style w:type="numbering" w:customStyle="1" w:styleId="NoList223">
    <w:name w:val="No List223"/>
    <w:next w:val="NoList"/>
    <w:semiHidden/>
    <w:rsid w:val="00047681"/>
  </w:style>
  <w:style w:type="numbering" w:customStyle="1" w:styleId="NoList93">
    <w:name w:val="No List93"/>
    <w:next w:val="NoList"/>
    <w:semiHidden/>
    <w:rsid w:val="00047681"/>
  </w:style>
  <w:style w:type="numbering" w:customStyle="1" w:styleId="NoList133">
    <w:name w:val="No List133"/>
    <w:next w:val="NoList"/>
    <w:semiHidden/>
    <w:rsid w:val="00047681"/>
  </w:style>
  <w:style w:type="numbering" w:customStyle="1" w:styleId="NoList233">
    <w:name w:val="No List233"/>
    <w:next w:val="NoList"/>
    <w:semiHidden/>
    <w:rsid w:val="00047681"/>
  </w:style>
  <w:style w:type="numbering" w:customStyle="1" w:styleId="NoList103">
    <w:name w:val="No List103"/>
    <w:next w:val="NoList"/>
    <w:semiHidden/>
    <w:rsid w:val="00047681"/>
  </w:style>
  <w:style w:type="numbering" w:customStyle="1" w:styleId="NoList143">
    <w:name w:val="No List143"/>
    <w:next w:val="NoList"/>
    <w:semiHidden/>
    <w:rsid w:val="00047681"/>
  </w:style>
  <w:style w:type="numbering" w:customStyle="1" w:styleId="NoList243">
    <w:name w:val="No List243"/>
    <w:next w:val="NoList"/>
    <w:semiHidden/>
    <w:rsid w:val="00047681"/>
  </w:style>
  <w:style w:type="numbering" w:customStyle="1" w:styleId="NoList313">
    <w:name w:val="No List313"/>
    <w:next w:val="NoList"/>
    <w:semiHidden/>
    <w:rsid w:val="00047681"/>
  </w:style>
  <w:style w:type="numbering" w:customStyle="1" w:styleId="NoList413">
    <w:name w:val="No List413"/>
    <w:next w:val="NoList"/>
    <w:semiHidden/>
    <w:rsid w:val="00047681"/>
  </w:style>
  <w:style w:type="numbering" w:customStyle="1" w:styleId="NoList513">
    <w:name w:val="No List513"/>
    <w:next w:val="NoList"/>
    <w:semiHidden/>
    <w:rsid w:val="00047681"/>
  </w:style>
  <w:style w:type="numbering" w:customStyle="1" w:styleId="NoList153">
    <w:name w:val="No List153"/>
    <w:next w:val="NoList"/>
    <w:semiHidden/>
    <w:rsid w:val="00047681"/>
  </w:style>
  <w:style w:type="numbering" w:customStyle="1" w:styleId="NoList163">
    <w:name w:val="No List163"/>
    <w:next w:val="NoList"/>
    <w:semiHidden/>
    <w:rsid w:val="00047681"/>
  </w:style>
  <w:style w:type="numbering" w:customStyle="1" w:styleId="131">
    <w:name w:val="无列表13"/>
    <w:next w:val="NoList"/>
    <w:semiHidden/>
    <w:rsid w:val="00047681"/>
  </w:style>
  <w:style w:type="numbering" w:customStyle="1" w:styleId="NoList1113">
    <w:name w:val="No List1113"/>
    <w:next w:val="NoList"/>
    <w:semiHidden/>
    <w:rsid w:val="00047681"/>
  </w:style>
  <w:style w:type="numbering" w:customStyle="1" w:styleId="NoList171">
    <w:name w:val="No List171"/>
    <w:next w:val="NoList"/>
    <w:uiPriority w:val="99"/>
    <w:semiHidden/>
    <w:unhideWhenUsed/>
    <w:rsid w:val="00047681"/>
  </w:style>
  <w:style w:type="numbering" w:customStyle="1" w:styleId="NoList181">
    <w:name w:val="No List181"/>
    <w:next w:val="NoList"/>
    <w:uiPriority w:val="99"/>
    <w:semiHidden/>
    <w:rsid w:val="00047681"/>
  </w:style>
  <w:style w:type="numbering" w:customStyle="1" w:styleId="NoList251">
    <w:name w:val="No List251"/>
    <w:next w:val="NoList"/>
    <w:semiHidden/>
    <w:rsid w:val="00047681"/>
  </w:style>
  <w:style w:type="numbering" w:customStyle="1" w:styleId="NoList321">
    <w:name w:val="No List321"/>
    <w:next w:val="NoList"/>
    <w:semiHidden/>
    <w:unhideWhenUsed/>
    <w:rsid w:val="00047681"/>
  </w:style>
  <w:style w:type="numbering" w:customStyle="1" w:styleId="1110">
    <w:name w:val="목록 없음111"/>
    <w:next w:val="NoList"/>
    <w:semiHidden/>
    <w:unhideWhenUsed/>
    <w:rsid w:val="00047681"/>
  </w:style>
  <w:style w:type="numbering" w:customStyle="1" w:styleId="2110">
    <w:name w:val="목록 없음211"/>
    <w:next w:val="NoList"/>
    <w:semiHidden/>
    <w:rsid w:val="00047681"/>
  </w:style>
  <w:style w:type="numbering" w:customStyle="1" w:styleId="NoList421">
    <w:name w:val="No List421"/>
    <w:next w:val="NoList"/>
    <w:semiHidden/>
    <w:unhideWhenUsed/>
    <w:rsid w:val="00047681"/>
  </w:style>
  <w:style w:type="numbering" w:customStyle="1" w:styleId="NoList521">
    <w:name w:val="No List521"/>
    <w:next w:val="NoList"/>
    <w:semiHidden/>
    <w:rsid w:val="00047681"/>
  </w:style>
  <w:style w:type="numbering" w:customStyle="1" w:styleId="NoList611">
    <w:name w:val="No List611"/>
    <w:next w:val="NoList"/>
    <w:semiHidden/>
    <w:rsid w:val="00047681"/>
  </w:style>
  <w:style w:type="numbering" w:customStyle="1" w:styleId="NoList711">
    <w:name w:val="No List711"/>
    <w:next w:val="NoList"/>
    <w:semiHidden/>
    <w:rsid w:val="00047681"/>
  </w:style>
  <w:style w:type="numbering" w:customStyle="1" w:styleId="NoList1121">
    <w:name w:val="No List1121"/>
    <w:next w:val="NoList"/>
    <w:semiHidden/>
    <w:rsid w:val="00047681"/>
  </w:style>
  <w:style w:type="numbering" w:customStyle="1" w:styleId="NoList2111">
    <w:name w:val="No List2111"/>
    <w:next w:val="NoList"/>
    <w:semiHidden/>
    <w:rsid w:val="00047681"/>
  </w:style>
  <w:style w:type="numbering" w:customStyle="1" w:styleId="NoList811">
    <w:name w:val="No List811"/>
    <w:next w:val="NoList"/>
    <w:semiHidden/>
    <w:rsid w:val="00047681"/>
  </w:style>
  <w:style w:type="numbering" w:customStyle="1" w:styleId="NoList1211">
    <w:name w:val="No List1211"/>
    <w:next w:val="NoList"/>
    <w:semiHidden/>
    <w:rsid w:val="00047681"/>
  </w:style>
  <w:style w:type="numbering" w:customStyle="1" w:styleId="NoList2211">
    <w:name w:val="No List2211"/>
    <w:next w:val="NoList"/>
    <w:semiHidden/>
    <w:rsid w:val="00047681"/>
  </w:style>
  <w:style w:type="numbering" w:customStyle="1" w:styleId="NoList911">
    <w:name w:val="No List911"/>
    <w:next w:val="NoList"/>
    <w:semiHidden/>
    <w:rsid w:val="00047681"/>
  </w:style>
  <w:style w:type="numbering" w:customStyle="1" w:styleId="NoList1311">
    <w:name w:val="No List1311"/>
    <w:next w:val="NoList"/>
    <w:semiHidden/>
    <w:rsid w:val="00047681"/>
  </w:style>
  <w:style w:type="numbering" w:customStyle="1" w:styleId="NoList2311">
    <w:name w:val="No List2311"/>
    <w:next w:val="NoList"/>
    <w:semiHidden/>
    <w:rsid w:val="00047681"/>
  </w:style>
  <w:style w:type="numbering" w:customStyle="1" w:styleId="NoList1011">
    <w:name w:val="No List1011"/>
    <w:next w:val="NoList"/>
    <w:semiHidden/>
    <w:rsid w:val="00047681"/>
  </w:style>
  <w:style w:type="numbering" w:customStyle="1" w:styleId="NoList1411">
    <w:name w:val="No List1411"/>
    <w:next w:val="NoList"/>
    <w:semiHidden/>
    <w:rsid w:val="00047681"/>
  </w:style>
  <w:style w:type="numbering" w:customStyle="1" w:styleId="NoList2411">
    <w:name w:val="No List2411"/>
    <w:next w:val="NoList"/>
    <w:semiHidden/>
    <w:rsid w:val="00047681"/>
  </w:style>
  <w:style w:type="numbering" w:customStyle="1" w:styleId="NoList3111">
    <w:name w:val="No List3111"/>
    <w:next w:val="NoList"/>
    <w:semiHidden/>
    <w:rsid w:val="00047681"/>
  </w:style>
  <w:style w:type="numbering" w:customStyle="1" w:styleId="NoList4111">
    <w:name w:val="No List4111"/>
    <w:next w:val="NoList"/>
    <w:semiHidden/>
    <w:rsid w:val="00047681"/>
  </w:style>
  <w:style w:type="numbering" w:customStyle="1" w:styleId="NoList5111">
    <w:name w:val="No List5111"/>
    <w:next w:val="NoList"/>
    <w:semiHidden/>
    <w:rsid w:val="00047681"/>
  </w:style>
  <w:style w:type="numbering" w:customStyle="1" w:styleId="NoList1511">
    <w:name w:val="No List1511"/>
    <w:next w:val="NoList"/>
    <w:semiHidden/>
    <w:rsid w:val="00047681"/>
  </w:style>
  <w:style w:type="numbering" w:customStyle="1" w:styleId="NoList1611">
    <w:name w:val="No List1611"/>
    <w:next w:val="NoList"/>
    <w:semiHidden/>
    <w:rsid w:val="00047681"/>
  </w:style>
  <w:style w:type="numbering" w:customStyle="1" w:styleId="1111">
    <w:name w:val="无列表111"/>
    <w:next w:val="NoList"/>
    <w:semiHidden/>
    <w:rsid w:val="00047681"/>
  </w:style>
  <w:style w:type="numbering" w:customStyle="1" w:styleId="NoList11111">
    <w:name w:val="No List11111"/>
    <w:next w:val="NoList"/>
    <w:semiHidden/>
    <w:rsid w:val="00047681"/>
  </w:style>
  <w:style w:type="numbering" w:customStyle="1" w:styleId="NoList191">
    <w:name w:val="No List191"/>
    <w:next w:val="NoList"/>
    <w:uiPriority w:val="99"/>
    <w:semiHidden/>
    <w:unhideWhenUsed/>
    <w:rsid w:val="00047681"/>
  </w:style>
  <w:style w:type="numbering" w:customStyle="1" w:styleId="NoList1101">
    <w:name w:val="No List1101"/>
    <w:next w:val="NoList"/>
    <w:uiPriority w:val="99"/>
    <w:semiHidden/>
    <w:rsid w:val="00047681"/>
  </w:style>
  <w:style w:type="numbering" w:customStyle="1" w:styleId="NoList261">
    <w:name w:val="No List261"/>
    <w:next w:val="NoList"/>
    <w:semiHidden/>
    <w:rsid w:val="00047681"/>
  </w:style>
  <w:style w:type="numbering" w:customStyle="1" w:styleId="NoList331">
    <w:name w:val="No List331"/>
    <w:next w:val="NoList"/>
    <w:semiHidden/>
    <w:unhideWhenUsed/>
    <w:rsid w:val="00047681"/>
  </w:style>
  <w:style w:type="numbering" w:customStyle="1" w:styleId="1210">
    <w:name w:val="목록 없음121"/>
    <w:next w:val="NoList"/>
    <w:semiHidden/>
    <w:unhideWhenUsed/>
    <w:rsid w:val="00047681"/>
  </w:style>
  <w:style w:type="numbering" w:customStyle="1" w:styleId="221">
    <w:name w:val="목록 없음221"/>
    <w:next w:val="NoList"/>
    <w:semiHidden/>
    <w:rsid w:val="00047681"/>
  </w:style>
  <w:style w:type="numbering" w:customStyle="1" w:styleId="NoList431">
    <w:name w:val="No List431"/>
    <w:next w:val="NoList"/>
    <w:semiHidden/>
    <w:unhideWhenUsed/>
    <w:rsid w:val="00047681"/>
  </w:style>
  <w:style w:type="numbering" w:customStyle="1" w:styleId="NoList531">
    <w:name w:val="No List531"/>
    <w:next w:val="NoList"/>
    <w:semiHidden/>
    <w:rsid w:val="00047681"/>
  </w:style>
  <w:style w:type="numbering" w:customStyle="1" w:styleId="NoList621">
    <w:name w:val="No List621"/>
    <w:next w:val="NoList"/>
    <w:semiHidden/>
    <w:rsid w:val="00047681"/>
  </w:style>
  <w:style w:type="numbering" w:customStyle="1" w:styleId="NoList721">
    <w:name w:val="No List721"/>
    <w:next w:val="NoList"/>
    <w:semiHidden/>
    <w:rsid w:val="00047681"/>
  </w:style>
  <w:style w:type="numbering" w:customStyle="1" w:styleId="NoList1131">
    <w:name w:val="No List1131"/>
    <w:next w:val="NoList"/>
    <w:semiHidden/>
    <w:rsid w:val="00047681"/>
  </w:style>
  <w:style w:type="numbering" w:customStyle="1" w:styleId="NoList2121">
    <w:name w:val="No List2121"/>
    <w:next w:val="NoList"/>
    <w:semiHidden/>
    <w:rsid w:val="00047681"/>
  </w:style>
  <w:style w:type="numbering" w:customStyle="1" w:styleId="NoList821">
    <w:name w:val="No List821"/>
    <w:next w:val="NoList"/>
    <w:semiHidden/>
    <w:rsid w:val="00047681"/>
  </w:style>
  <w:style w:type="numbering" w:customStyle="1" w:styleId="NoList1221">
    <w:name w:val="No List1221"/>
    <w:next w:val="NoList"/>
    <w:semiHidden/>
    <w:rsid w:val="00047681"/>
  </w:style>
  <w:style w:type="numbering" w:customStyle="1" w:styleId="NoList2221">
    <w:name w:val="No List2221"/>
    <w:next w:val="NoList"/>
    <w:semiHidden/>
    <w:rsid w:val="00047681"/>
  </w:style>
  <w:style w:type="numbering" w:customStyle="1" w:styleId="NoList921">
    <w:name w:val="No List921"/>
    <w:next w:val="NoList"/>
    <w:semiHidden/>
    <w:rsid w:val="00047681"/>
  </w:style>
  <w:style w:type="numbering" w:customStyle="1" w:styleId="NoList1321">
    <w:name w:val="No List1321"/>
    <w:next w:val="NoList"/>
    <w:semiHidden/>
    <w:rsid w:val="00047681"/>
  </w:style>
  <w:style w:type="numbering" w:customStyle="1" w:styleId="NoList2321">
    <w:name w:val="No List2321"/>
    <w:next w:val="NoList"/>
    <w:semiHidden/>
    <w:rsid w:val="00047681"/>
  </w:style>
  <w:style w:type="numbering" w:customStyle="1" w:styleId="NoList1021">
    <w:name w:val="No List1021"/>
    <w:next w:val="NoList"/>
    <w:semiHidden/>
    <w:rsid w:val="00047681"/>
  </w:style>
  <w:style w:type="numbering" w:customStyle="1" w:styleId="NoList1421">
    <w:name w:val="No List1421"/>
    <w:next w:val="NoList"/>
    <w:semiHidden/>
    <w:rsid w:val="00047681"/>
  </w:style>
  <w:style w:type="numbering" w:customStyle="1" w:styleId="NoList2421">
    <w:name w:val="No List2421"/>
    <w:next w:val="NoList"/>
    <w:semiHidden/>
    <w:rsid w:val="00047681"/>
  </w:style>
  <w:style w:type="numbering" w:customStyle="1" w:styleId="NoList3121">
    <w:name w:val="No List3121"/>
    <w:next w:val="NoList"/>
    <w:semiHidden/>
    <w:rsid w:val="00047681"/>
  </w:style>
  <w:style w:type="numbering" w:customStyle="1" w:styleId="NoList4121">
    <w:name w:val="No List4121"/>
    <w:next w:val="NoList"/>
    <w:semiHidden/>
    <w:rsid w:val="00047681"/>
  </w:style>
  <w:style w:type="numbering" w:customStyle="1" w:styleId="NoList5121">
    <w:name w:val="No List5121"/>
    <w:next w:val="NoList"/>
    <w:semiHidden/>
    <w:rsid w:val="00047681"/>
  </w:style>
  <w:style w:type="numbering" w:customStyle="1" w:styleId="NoList1521">
    <w:name w:val="No List1521"/>
    <w:next w:val="NoList"/>
    <w:semiHidden/>
    <w:rsid w:val="00047681"/>
  </w:style>
  <w:style w:type="numbering" w:customStyle="1" w:styleId="NoList1621">
    <w:name w:val="No List1621"/>
    <w:next w:val="NoList"/>
    <w:semiHidden/>
    <w:rsid w:val="00047681"/>
  </w:style>
  <w:style w:type="numbering" w:customStyle="1" w:styleId="1211">
    <w:name w:val="无列表121"/>
    <w:next w:val="NoList"/>
    <w:semiHidden/>
    <w:rsid w:val="00047681"/>
  </w:style>
  <w:style w:type="numbering" w:customStyle="1" w:styleId="NoList11121">
    <w:name w:val="No List11121"/>
    <w:next w:val="NoList"/>
    <w:semiHidden/>
    <w:rsid w:val="00047681"/>
  </w:style>
  <w:style w:type="numbering" w:customStyle="1" w:styleId="216">
    <w:name w:val="无列表21"/>
    <w:next w:val="NoList"/>
    <w:uiPriority w:val="99"/>
    <w:semiHidden/>
    <w:unhideWhenUsed/>
    <w:rsid w:val="00047681"/>
  </w:style>
  <w:style w:type="numbering" w:customStyle="1" w:styleId="313">
    <w:name w:val="无列表31"/>
    <w:next w:val="NoList"/>
    <w:uiPriority w:val="99"/>
    <w:semiHidden/>
    <w:unhideWhenUsed/>
    <w:rsid w:val="00047681"/>
  </w:style>
  <w:style w:type="numbering" w:customStyle="1" w:styleId="NoList201">
    <w:name w:val="No List201"/>
    <w:next w:val="NoList"/>
    <w:semiHidden/>
    <w:rsid w:val="00047681"/>
  </w:style>
  <w:style w:type="numbering" w:customStyle="1" w:styleId="NoList271">
    <w:name w:val="No List271"/>
    <w:next w:val="NoList"/>
    <w:uiPriority w:val="99"/>
    <w:semiHidden/>
    <w:unhideWhenUsed/>
    <w:rsid w:val="00047681"/>
  </w:style>
  <w:style w:type="numbering" w:customStyle="1" w:styleId="NoList281">
    <w:name w:val="No List281"/>
    <w:next w:val="NoList"/>
    <w:uiPriority w:val="99"/>
    <w:semiHidden/>
    <w:unhideWhenUsed/>
    <w:rsid w:val="00047681"/>
  </w:style>
  <w:style w:type="numbering" w:customStyle="1" w:styleId="NoList30">
    <w:name w:val="No List30"/>
    <w:next w:val="NoList"/>
    <w:uiPriority w:val="99"/>
    <w:semiHidden/>
    <w:unhideWhenUsed/>
    <w:rsid w:val="00047681"/>
  </w:style>
  <w:style w:type="numbering" w:customStyle="1" w:styleId="NoList116">
    <w:name w:val="No List116"/>
    <w:next w:val="NoList"/>
    <w:semiHidden/>
    <w:unhideWhenUsed/>
    <w:rsid w:val="00047681"/>
  </w:style>
  <w:style w:type="numbering" w:customStyle="1" w:styleId="NoList117">
    <w:name w:val="No List117"/>
    <w:next w:val="NoList"/>
    <w:semiHidden/>
    <w:rsid w:val="00047681"/>
  </w:style>
  <w:style w:type="numbering" w:customStyle="1" w:styleId="NoList214">
    <w:name w:val="No List214"/>
    <w:next w:val="NoList"/>
    <w:semiHidden/>
    <w:rsid w:val="00047681"/>
  </w:style>
  <w:style w:type="numbering" w:customStyle="1" w:styleId="NoList35">
    <w:name w:val="No List35"/>
    <w:next w:val="NoList"/>
    <w:semiHidden/>
    <w:unhideWhenUsed/>
    <w:rsid w:val="00047681"/>
  </w:style>
  <w:style w:type="numbering" w:customStyle="1" w:styleId="140">
    <w:name w:val="목록 없음14"/>
    <w:next w:val="NoList"/>
    <w:semiHidden/>
    <w:unhideWhenUsed/>
    <w:rsid w:val="00047681"/>
  </w:style>
  <w:style w:type="numbering" w:customStyle="1" w:styleId="240">
    <w:name w:val="목록 없음24"/>
    <w:next w:val="NoList"/>
    <w:semiHidden/>
    <w:rsid w:val="00047681"/>
  </w:style>
  <w:style w:type="numbering" w:customStyle="1" w:styleId="NoList45">
    <w:name w:val="No List45"/>
    <w:next w:val="NoList"/>
    <w:semiHidden/>
    <w:unhideWhenUsed/>
    <w:rsid w:val="00047681"/>
  </w:style>
  <w:style w:type="numbering" w:customStyle="1" w:styleId="NoList55">
    <w:name w:val="No List55"/>
    <w:next w:val="NoList"/>
    <w:semiHidden/>
    <w:rsid w:val="00047681"/>
  </w:style>
  <w:style w:type="numbering" w:customStyle="1" w:styleId="NoList64">
    <w:name w:val="No List64"/>
    <w:next w:val="NoList"/>
    <w:semiHidden/>
    <w:rsid w:val="00047681"/>
  </w:style>
  <w:style w:type="numbering" w:customStyle="1" w:styleId="NoList74">
    <w:name w:val="No List74"/>
    <w:next w:val="NoList"/>
    <w:semiHidden/>
    <w:rsid w:val="00047681"/>
  </w:style>
  <w:style w:type="numbering" w:customStyle="1" w:styleId="NoList215">
    <w:name w:val="No List215"/>
    <w:next w:val="NoList"/>
    <w:semiHidden/>
    <w:rsid w:val="00047681"/>
  </w:style>
  <w:style w:type="numbering" w:customStyle="1" w:styleId="NoList84">
    <w:name w:val="No List84"/>
    <w:next w:val="NoList"/>
    <w:semiHidden/>
    <w:rsid w:val="00047681"/>
  </w:style>
  <w:style w:type="numbering" w:customStyle="1" w:styleId="NoList124">
    <w:name w:val="No List124"/>
    <w:next w:val="NoList"/>
    <w:semiHidden/>
    <w:rsid w:val="00047681"/>
  </w:style>
  <w:style w:type="numbering" w:customStyle="1" w:styleId="NoList224">
    <w:name w:val="No List224"/>
    <w:next w:val="NoList"/>
    <w:semiHidden/>
    <w:rsid w:val="00047681"/>
  </w:style>
  <w:style w:type="numbering" w:customStyle="1" w:styleId="NoList94">
    <w:name w:val="No List94"/>
    <w:next w:val="NoList"/>
    <w:semiHidden/>
    <w:rsid w:val="00047681"/>
  </w:style>
  <w:style w:type="numbering" w:customStyle="1" w:styleId="NoList134">
    <w:name w:val="No List134"/>
    <w:next w:val="NoList"/>
    <w:semiHidden/>
    <w:rsid w:val="00047681"/>
  </w:style>
  <w:style w:type="numbering" w:customStyle="1" w:styleId="NoList234">
    <w:name w:val="No List234"/>
    <w:next w:val="NoList"/>
    <w:semiHidden/>
    <w:rsid w:val="00047681"/>
  </w:style>
  <w:style w:type="numbering" w:customStyle="1" w:styleId="NoList104">
    <w:name w:val="No List104"/>
    <w:next w:val="NoList"/>
    <w:semiHidden/>
    <w:rsid w:val="00047681"/>
  </w:style>
  <w:style w:type="numbering" w:customStyle="1" w:styleId="NoList144">
    <w:name w:val="No List144"/>
    <w:next w:val="NoList"/>
    <w:semiHidden/>
    <w:rsid w:val="00047681"/>
  </w:style>
  <w:style w:type="numbering" w:customStyle="1" w:styleId="NoList244">
    <w:name w:val="No List244"/>
    <w:next w:val="NoList"/>
    <w:semiHidden/>
    <w:rsid w:val="00047681"/>
  </w:style>
  <w:style w:type="numbering" w:customStyle="1" w:styleId="NoList314">
    <w:name w:val="No List314"/>
    <w:next w:val="NoList"/>
    <w:semiHidden/>
    <w:rsid w:val="00047681"/>
  </w:style>
  <w:style w:type="numbering" w:customStyle="1" w:styleId="NoList414">
    <w:name w:val="No List414"/>
    <w:next w:val="NoList"/>
    <w:semiHidden/>
    <w:rsid w:val="00047681"/>
  </w:style>
  <w:style w:type="numbering" w:customStyle="1" w:styleId="NoList514">
    <w:name w:val="No List514"/>
    <w:next w:val="NoList"/>
    <w:semiHidden/>
    <w:rsid w:val="00047681"/>
  </w:style>
  <w:style w:type="numbering" w:customStyle="1" w:styleId="NoList154">
    <w:name w:val="No List154"/>
    <w:next w:val="NoList"/>
    <w:semiHidden/>
    <w:rsid w:val="00047681"/>
  </w:style>
  <w:style w:type="numbering" w:customStyle="1" w:styleId="NoList164">
    <w:name w:val="No List164"/>
    <w:next w:val="NoList"/>
    <w:semiHidden/>
    <w:rsid w:val="00047681"/>
  </w:style>
  <w:style w:type="numbering" w:customStyle="1" w:styleId="141">
    <w:name w:val="无列表14"/>
    <w:next w:val="NoList"/>
    <w:semiHidden/>
    <w:rsid w:val="00047681"/>
  </w:style>
  <w:style w:type="numbering" w:customStyle="1" w:styleId="NoList1114">
    <w:name w:val="No List1114"/>
    <w:next w:val="NoList"/>
    <w:semiHidden/>
    <w:rsid w:val="00047681"/>
  </w:style>
  <w:style w:type="numbering" w:customStyle="1" w:styleId="NoList172">
    <w:name w:val="No List172"/>
    <w:next w:val="NoList"/>
    <w:uiPriority w:val="99"/>
    <w:semiHidden/>
    <w:unhideWhenUsed/>
    <w:rsid w:val="00047681"/>
  </w:style>
  <w:style w:type="numbering" w:customStyle="1" w:styleId="NoList182">
    <w:name w:val="No List182"/>
    <w:next w:val="NoList"/>
    <w:uiPriority w:val="99"/>
    <w:semiHidden/>
    <w:rsid w:val="00047681"/>
  </w:style>
  <w:style w:type="numbering" w:customStyle="1" w:styleId="NoList252">
    <w:name w:val="No List252"/>
    <w:next w:val="NoList"/>
    <w:semiHidden/>
    <w:rsid w:val="00047681"/>
  </w:style>
  <w:style w:type="numbering" w:customStyle="1" w:styleId="NoList322">
    <w:name w:val="No List322"/>
    <w:next w:val="NoList"/>
    <w:semiHidden/>
    <w:unhideWhenUsed/>
    <w:rsid w:val="00047681"/>
  </w:style>
  <w:style w:type="numbering" w:customStyle="1" w:styleId="112">
    <w:name w:val="목록 없음112"/>
    <w:next w:val="NoList"/>
    <w:semiHidden/>
    <w:unhideWhenUsed/>
    <w:rsid w:val="00047681"/>
  </w:style>
  <w:style w:type="numbering" w:customStyle="1" w:styleId="2120">
    <w:name w:val="목록 없음212"/>
    <w:next w:val="NoList"/>
    <w:semiHidden/>
    <w:rsid w:val="00047681"/>
  </w:style>
  <w:style w:type="numbering" w:customStyle="1" w:styleId="NoList422">
    <w:name w:val="No List422"/>
    <w:next w:val="NoList"/>
    <w:semiHidden/>
    <w:unhideWhenUsed/>
    <w:rsid w:val="00047681"/>
  </w:style>
  <w:style w:type="numbering" w:customStyle="1" w:styleId="NoList522">
    <w:name w:val="No List522"/>
    <w:next w:val="NoList"/>
    <w:semiHidden/>
    <w:rsid w:val="00047681"/>
  </w:style>
  <w:style w:type="numbering" w:customStyle="1" w:styleId="NoList612">
    <w:name w:val="No List612"/>
    <w:next w:val="NoList"/>
    <w:semiHidden/>
    <w:rsid w:val="00047681"/>
  </w:style>
  <w:style w:type="numbering" w:customStyle="1" w:styleId="NoList712">
    <w:name w:val="No List712"/>
    <w:next w:val="NoList"/>
    <w:semiHidden/>
    <w:rsid w:val="00047681"/>
  </w:style>
  <w:style w:type="numbering" w:customStyle="1" w:styleId="NoList1122">
    <w:name w:val="No List1122"/>
    <w:next w:val="NoList"/>
    <w:semiHidden/>
    <w:rsid w:val="00047681"/>
  </w:style>
  <w:style w:type="numbering" w:customStyle="1" w:styleId="NoList2112">
    <w:name w:val="No List2112"/>
    <w:next w:val="NoList"/>
    <w:semiHidden/>
    <w:rsid w:val="00047681"/>
  </w:style>
  <w:style w:type="numbering" w:customStyle="1" w:styleId="NoList812">
    <w:name w:val="No List812"/>
    <w:next w:val="NoList"/>
    <w:semiHidden/>
    <w:rsid w:val="00047681"/>
  </w:style>
  <w:style w:type="numbering" w:customStyle="1" w:styleId="NoList1212">
    <w:name w:val="No List1212"/>
    <w:next w:val="NoList"/>
    <w:semiHidden/>
    <w:rsid w:val="00047681"/>
  </w:style>
  <w:style w:type="numbering" w:customStyle="1" w:styleId="NoList2212">
    <w:name w:val="No List2212"/>
    <w:next w:val="NoList"/>
    <w:semiHidden/>
    <w:rsid w:val="00047681"/>
  </w:style>
  <w:style w:type="numbering" w:customStyle="1" w:styleId="NoList912">
    <w:name w:val="No List912"/>
    <w:next w:val="NoList"/>
    <w:semiHidden/>
    <w:rsid w:val="00047681"/>
  </w:style>
  <w:style w:type="numbering" w:customStyle="1" w:styleId="NoList1312">
    <w:name w:val="No List1312"/>
    <w:next w:val="NoList"/>
    <w:semiHidden/>
    <w:rsid w:val="00047681"/>
  </w:style>
  <w:style w:type="numbering" w:customStyle="1" w:styleId="NoList2312">
    <w:name w:val="No List2312"/>
    <w:next w:val="NoList"/>
    <w:semiHidden/>
    <w:rsid w:val="00047681"/>
  </w:style>
  <w:style w:type="numbering" w:customStyle="1" w:styleId="NoList1012">
    <w:name w:val="No List1012"/>
    <w:next w:val="NoList"/>
    <w:semiHidden/>
    <w:rsid w:val="00047681"/>
  </w:style>
  <w:style w:type="numbering" w:customStyle="1" w:styleId="NoList1412">
    <w:name w:val="No List1412"/>
    <w:next w:val="NoList"/>
    <w:semiHidden/>
    <w:rsid w:val="00047681"/>
  </w:style>
  <w:style w:type="numbering" w:customStyle="1" w:styleId="NoList2412">
    <w:name w:val="No List2412"/>
    <w:next w:val="NoList"/>
    <w:semiHidden/>
    <w:rsid w:val="00047681"/>
  </w:style>
  <w:style w:type="numbering" w:customStyle="1" w:styleId="NoList3112">
    <w:name w:val="No List3112"/>
    <w:next w:val="NoList"/>
    <w:semiHidden/>
    <w:rsid w:val="00047681"/>
  </w:style>
  <w:style w:type="numbering" w:customStyle="1" w:styleId="NoList4112">
    <w:name w:val="No List4112"/>
    <w:next w:val="NoList"/>
    <w:semiHidden/>
    <w:rsid w:val="00047681"/>
  </w:style>
  <w:style w:type="numbering" w:customStyle="1" w:styleId="NoList5112">
    <w:name w:val="No List5112"/>
    <w:next w:val="NoList"/>
    <w:semiHidden/>
    <w:rsid w:val="00047681"/>
  </w:style>
  <w:style w:type="numbering" w:customStyle="1" w:styleId="NoList1512">
    <w:name w:val="No List1512"/>
    <w:next w:val="NoList"/>
    <w:semiHidden/>
    <w:rsid w:val="00047681"/>
  </w:style>
  <w:style w:type="numbering" w:customStyle="1" w:styleId="NoList1612">
    <w:name w:val="No List1612"/>
    <w:next w:val="NoList"/>
    <w:semiHidden/>
    <w:rsid w:val="00047681"/>
  </w:style>
  <w:style w:type="numbering" w:customStyle="1" w:styleId="1120">
    <w:name w:val="无列表112"/>
    <w:next w:val="NoList"/>
    <w:semiHidden/>
    <w:rsid w:val="00047681"/>
  </w:style>
  <w:style w:type="numbering" w:customStyle="1" w:styleId="NoList11112">
    <w:name w:val="No List11112"/>
    <w:next w:val="NoList"/>
    <w:semiHidden/>
    <w:rsid w:val="00047681"/>
  </w:style>
  <w:style w:type="numbering" w:customStyle="1" w:styleId="NoList192">
    <w:name w:val="No List192"/>
    <w:next w:val="NoList"/>
    <w:uiPriority w:val="99"/>
    <w:semiHidden/>
    <w:unhideWhenUsed/>
    <w:rsid w:val="00047681"/>
  </w:style>
  <w:style w:type="numbering" w:customStyle="1" w:styleId="NoList1102">
    <w:name w:val="No List1102"/>
    <w:next w:val="NoList"/>
    <w:uiPriority w:val="99"/>
    <w:semiHidden/>
    <w:rsid w:val="00047681"/>
  </w:style>
  <w:style w:type="numbering" w:customStyle="1" w:styleId="NoList262">
    <w:name w:val="No List262"/>
    <w:next w:val="NoList"/>
    <w:semiHidden/>
    <w:rsid w:val="00047681"/>
  </w:style>
  <w:style w:type="numbering" w:customStyle="1" w:styleId="NoList332">
    <w:name w:val="No List332"/>
    <w:next w:val="NoList"/>
    <w:semiHidden/>
    <w:unhideWhenUsed/>
    <w:rsid w:val="00047681"/>
  </w:style>
  <w:style w:type="numbering" w:customStyle="1" w:styleId="122">
    <w:name w:val="목록 없음122"/>
    <w:next w:val="NoList"/>
    <w:semiHidden/>
    <w:unhideWhenUsed/>
    <w:rsid w:val="00047681"/>
  </w:style>
  <w:style w:type="numbering" w:customStyle="1" w:styleId="222">
    <w:name w:val="목록 없음222"/>
    <w:next w:val="NoList"/>
    <w:semiHidden/>
    <w:rsid w:val="00047681"/>
  </w:style>
  <w:style w:type="numbering" w:customStyle="1" w:styleId="NoList432">
    <w:name w:val="No List432"/>
    <w:next w:val="NoList"/>
    <w:semiHidden/>
    <w:unhideWhenUsed/>
    <w:rsid w:val="00047681"/>
  </w:style>
  <w:style w:type="numbering" w:customStyle="1" w:styleId="NoList532">
    <w:name w:val="No List532"/>
    <w:next w:val="NoList"/>
    <w:semiHidden/>
    <w:rsid w:val="00047681"/>
  </w:style>
  <w:style w:type="numbering" w:customStyle="1" w:styleId="NoList622">
    <w:name w:val="No List622"/>
    <w:next w:val="NoList"/>
    <w:semiHidden/>
    <w:rsid w:val="00047681"/>
  </w:style>
  <w:style w:type="numbering" w:customStyle="1" w:styleId="NoList722">
    <w:name w:val="No List722"/>
    <w:next w:val="NoList"/>
    <w:semiHidden/>
    <w:rsid w:val="00047681"/>
  </w:style>
  <w:style w:type="numbering" w:customStyle="1" w:styleId="NoList1132">
    <w:name w:val="No List1132"/>
    <w:next w:val="NoList"/>
    <w:semiHidden/>
    <w:rsid w:val="00047681"/>
  </w:style>
  <w:style w:type="numbering" w:customStyle="1" w:styleId="NoList2122">
    <w:name w:val="No List2122"/>
    <w:next w:val="NoList"/>
    <w:semiHidden/>
    <w:rsid w:val="00047681"/>
  </w:style>
  <w:style w:type="numbering" w:customStyle="1" w:styleId="NoList822">
    <w:name w:val="No List822"/>
    <w:next w:val="NoList"/>
    <w:semiHidden/>
    <w:rsid w:val="00047681"/>
  </w:style>
  <w:style w:type="numbering" w:customStyle="1" w:styleId="NoList1222">
    <w:name w:val="No List1222"/>
    <w:next w:val="NoList"/>
    <w:semiHidden/>
    <w:rsid w:val="00047681"/>
  </w:style>
  <w:style w:type="numbering" w:customStyle="1" w:styleId="NoList2222">
    <w:name w:val="No List2222"/>
    <w:next w:val="NoList"/>
    <w:semiHidden/>
    <w:rsid w:val="00047681"/>
  </w:style>
  <w:style w:type="numbering" w:customStyle="1" w:styleId="NoList922">
    <w:name w:val="No List922"/>
    <w:next w:val="NoList"/>
    <w:semiHidden/>
    <w:rsid w:val="00047681"/>
  </w:style>
  <w:style w:type="numbering" w:customStyle="1" w:styleId="NoList1322">
    <w:name w:val="No List1322"/>
    <w:next w:val="NoList"/>
    <w:semiHidden/>
    <w:rsid w:val="00047681"/>
  </w:style>
  <w:style w:type="numbering" w:customStyle="1" w:styleId="NoList2322">
    <w:name w:val="No List2322"/>
    <w:next w:val="NoList"/>
    <w:semiHidden/>
    <w:rsid w:val="00047681"/>
  </w:style>
  <w:style w:type="numbering" w:customStyle="1" w:styleId="NoList1022">
    <w:name w:val="No List1022"/>
    <w:next w:val="NoList"/>
    <w:semiHidden/>
    <w:rsid w:val="00047681"/>
  </w:style>
  <w:style w:type="numbering" w:customStyle="1" w:styleId="NoList1422">
    <w:name w:val="No List1422"/>
    <w:next w:val="NoList"/>
    <w:semiHidden/>
    <w:rsid w:val="00047681"/>
  </w:style>
  <w:style w:type="numbering" w:customStyle="1" w:styleId="NoList2422">
    <w:name w:val="No List2422"/>
    <w:next w:val="NoList"/>
    <w:semiHidden/>
    <w:rsid w:val="00047681"/>
  </w:style>
  <w:style w:type="numbering" w:customStyle="1" w:styleId="NoList3122">
    <w:name w:val="No List3122"/>
    <w:next w:val="NoList"/>
    <w:semiHidden/>
    <w:rsid w:val="00047681"/>
  </w:style>
  <w:style w:type="numbering" w:customStyle="1" w:styleId="NoList4122">
    <w:name w:val="No List4122"/>
    <w:next w:val="NoList"/>
    <w:semiHidden/>
    <w:rsid w:val="00047681"/>
  </w:style>
  <w:style w:type="numbering" w:customStyle="1" w:styleId="NoList5122">
    <w:name w:val="No List5122"/>
    <w:next w:val="NoList"/>
    <w:semiHidden/>
    <w:rsid w:val="00047681"/>
  </w:style>
  <w:style w:type="numbering" w:customStyle="1" w:styleId="NoList1522">
    <w:name w:val="No List1522"/>
    <w:next w:val="NoList"/>
    <w:semiHidden/>
    <w:rsid w:val="00047681"/>
  </w:style>
  <w:style w:type="numbering" w:customStyle="1" w:styleId="NoList1622">
    <w:name w:val="No List1622"/>
    <w:next w:val="NoList"/>
    <w:semiHidden/>
    <w:rsid w:val="00047681"/>
  </w:style>
  <w:style w:type="numbering" w:customStyle="1" w:styleId="1220">
    <w:name w:val="无列表122"/>
    <w:next w:val="NoList"/>
    <w:semiHidden/>
    <w:rsid w:val="00047681"/>
  </w:style>
  <w:style w:type="numbering" w:customStyle="1" w:styleId="NoList11122">
    <w:name w:val="No List11122"/>
    <w:next w:val="NoList"/>
    <w:semiHidden/>
    <w:rsid w:val="00047681"/>
  </w:style>
  <w:style w:type="numbering" w:customStyle="1" w:styleId="223">
    <w:name w:val="无列表22"/>
    <w:next w:val="NoList"/>
    <w:uiPriority w:val="99"/>
    <w:semiHidden/>
    <w:unhideWhenUsed/>
    <w:rsid w:val="00047681"/>
  </w:style>
  <w:style w:type="numbering" w:customStyle="1" w:styleId="320">
    <w:name w:val="无列表32"/>
    <w:next w:val="NoList"/>
    <w:uiPriority w:val="99"/>
    <w:semiHidden/>
    <w:unhideWhenUsed/>
    <w:rsid w:val="00047681"/>
  </w:style>
  <w:style w:type="numbering" w:customStyle="1" w:styleId="NoList202">
    <w:name w:val="No List202"/>
    <w:next w:val="NoList"/>
    <w:semiHidden/>
    <w:rsid w:val="00047681"/>
  </w:style>
  <w:style w:type="numbering" w:customStyle="1" w:styleId="NoList272">
    <w:name w:val="No List272"/>
    <w:next w:val="NoList"/>
    <w:uiPriority w:val="99"/>
    <w:semiHidden/>
    <w:unhideWhenUsed/>
    <w:rsid w:val="00047681"/>
  </w:style>
  <w:style w:type="numbering" w:customStyle="1" w:styleId="NoList282">
    <w:name w:val="No List282"/>
    <w:next w:val="NoList"/>
    <w:uiPriority w:val="99"/>
    <w:semiHidden/>
    <w:unhideWhenUsed/>
    <w:rsid w:val="00047681"/>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36">
    <w:name w:val="No List36"/>
    <w:next w:val="NoList"/>
    <w:uiPriority w:val="99"/>
    <w:semiHidden/>
    <w:unhideWhenUsed/>
    <w:rsid w:val="00047681"/>
  </w:style>
  <w:style w:type="numbering" w:customStyle="1" w:styleId="NoList118">
    <w:name w:val="No List118"/>
    <w:next w:val="NoList"/>
    <w:semiHidden/>
    <w:unhideWhenUsed/>
    <w:rsid w:val="00047681"/>
  </w:style>
  <w:style w:type="numbering" w:customStyle="1" w:styleId="NoList119">
    <w:name w:val="No List119"/>
    <w:next w:val="NoList"/>
    <w:semiHidden/>
    <w:rsid w:val="00047681"/>
  </w:style>
  <w:style w:type="numbering" w:customStyle="1" w:styleId="NoList216">
    <w:name w:val="No List216"/>
    <w:next w:val="NoList"/>
    <w:semiHidden/>
    <w:rsid w:val="00047681"/>
  </w:style>
  <w:style w:type="numbering" w:customStyle="1" w:styleId="NoList37">
    <w:name w:val="No List37"/>
    <w:next w:val="NoList"/>
    <w:semiHidden/>
    <w:unhideWhenUsed/>
    <w:rsid w:val="00047681"/>
  </w:style>
  <w:style w:type="numbering" w:customStyle="1" w:styleId="150">
    <w:name w:val="목록 없음15"/>
    <w:next w:val="NoList"/>
    <w:semiHidden/>
    <w:unhideWhenUsed/>
    <w:rsid w:val="00047681"/>
  </w:style>
  <w:style w:type="numbering" w:customStyle="1" w:styleId="250">
    <w:name w:val="목록 없음25"/>
    <w:next w:val="NoList"/>
    <w:semiHidden/>
    <w:rsid w:val="00047681"/>
  </w:style>
  <w:style w:type="numbering" w:customStyle="1" w:styleId="NoList46">
    <w:name w:val="No List46"/>
    <w:next w:val="NoList"/>
    <w:semiHidden/>
    <w:unhideWhenUsed/>
    <w:rsid w:val="00047681"/>
  </w:style>
  <w:style w:type="numbering" w:customStyle="1" w:styleId="NoList56">
    <w:name w:val="No List56"/>
    <w:next w:val="NoList"/>
    <w:semiHidden/>
    <w:rsid w:val="00047681"/>
  </w:style>
  <w:style w:type="numbering" w:customStyle="1" w:styleId="NoList65">
    <w:name w:val="No List65"/>
    <w:next w:val="NoList"/>
    <w:semiHidden/>
    <w:rsid w:val="00047681"/>
  </w:style>
  <w:style w:type="numbering" w:customStyle="1" w:styleId="NoList75">
    <w:name w:val="No List75"/>
    <w:next w:val="NoList"/>
    <w:semiHidden/>
    <w:rsid w:val="00047681"/>
  </w:style>
  <w:style w:type="numbering" w:customStyle="1" w:styleId="NoList217">
    <w:name w:val="No List217"/>
    <w:next w:val="NoList"/>
    <w:semiHidden/>
    <w:rsid w:val="00047681"/>
  </w:style>
  <w:style w:type="numbering" w:customStyle="1" w:styleId="NoList85">
    <w:name w:val="No List85"/>
    <w:next w:val="NoList"/>
    <w:semiHidden/>
    <w:rsid w:val="00047681"/>
  </w:style>
  <w:style w:type="numbering" w:customStyle="1" w:styleId="NoList125">
    <w:name w:val="No List125"/>
    <w:next w:val="NoList"/>
    <w:semiHidden/>
    <w:rsid w:val="00047681"/>
  </w:style>
  <w:style w:type="numbering" w:customStyle="1" w:styleId="NoList225">
    <w:name w:val="No List225"/>
    <w:next w:val="NoList"/>
    <w:semiHidden/>
    <w:rsid w:val="00047681"/>
  </w:style>
  <w:style w:type="numbering" w:customStyle="1" w:styleId="NoList95">
    <w:name w:val="No List95"/>
    <w:next w:val="NoList"/>
    <w:semiHidden/>
    <w:rsid w:val="00047681"/>
  </w:style>
  <w:style w:type="numbering" w:customStyle="1" w:styleId="NoList135">
    <w:name w:val="No List135"/>
    <w:next w:val="NoList"/>
    <w:semiHidden/>
    <w:rsid w:val="00047681"/>
  </w:style>
  <w:style w:type="numbering" w:customStyle="1" w:styleId="NoList235">
    <w:name w:val="No List235"/>
    <w:next w:val="NoList"/>
    <w:semiHidden/>
    <w:rsid w:val="00047681"/>
  </w:style>
  <w:style w:type="numbering" w:customStyle="1" w:styleId="NoList105">
    <w:name w:val="No List105"/>
    <w:next w:val="NoList"/>
    <w:semiHidden/>
    <w:rsid w:val="00047681"/>
  </w:style>
  <w:style w:type="numbering" w:customStyle="1" w:styleId="NoList145">
    <w:name w:val="No List145"/>
    <w:next w:val="NoList"/>
    <w:semiHidden/>
    <w:rsid w:val="00047681"/>
  </w:style>
  <w:style w:type="numbering" w:customStyle="1" w:styleId="NoList245">
    <w:name w:val="No List245"/>
    <w:next w:val="NoList"/>
    <w:semiHidden/>
    <w:rsid w:val="00047681"/>
  </w:style>
  <w:style w:type="numbering" w:customStyle="1" w:styleId="NoList315">
    <w:name w:val="No List315"/>
    <w:next w:val="NoList"/>
    <w:semiHidden/>
    <w:rsid w:val="00047681"/>
  </w:style>
  <w:style w:type="numbering" w:customStyle="1" w:styleId="NoList415">
    <w:name w:val="No List415"/>
    <w:next w:val="NoList"/>
    <w:semiHidden/>
    <w:rsid w:val="00047681"/>
  </w:style>
  <w:style w:type="numbering" w:customStyle="1" w:styleId="NoList515">
    <w:name w:val="No List515"/>
    <w:next w:val="NoList"/>
    <w:semiHidden/>
    <w:rsid w:val="00047681"/>
  </w:style>
  <w:style w:type="numbering" w:customStyle="1" w:styleId="NoList155">
    <w:name w:val="No List155"/>
    <w:next w:val="NoList"/>
    <w:semiHidden/>
    <w:rsid w:val="00047681"/>
  </w:style>
  <w:style w:type="numbering" w:customStyle="1" w:styleId="NoList165">
    <w:name w:val="No List165"/>
    <w:next w:val="NoList"/>
    <w:semiHidden/>
    <w:rsid w:val="00047681"/>
  </w:style>
  <w:style w:type="numbering" w:customStyle="1" w:styleId="151">
    <w:name w:val="无列表15"/>
    <w:next w:val="NoList"/>
    <w:semiHidden/>
    <w:rsid w:val="00047681"/>
  </w:style>
  <w:style w:type="numbering" w:customStyle="1" w:styleId="NoList1115">
    <w:name w:val="No List1115"/>
    <w:next w:val="NoList"/>
    <w:semiHidden/>
    <w:rsid w:val="00047681"/>
  </w:style>
  <w:style w:type="numbering" w:customStyle="1" w:styleId="NoList173">
    <w:name w:val="No List173"/>
    <w:next w:val="NoList"/>
    <w:uiPriority w:val="99"/>
    <w:semiHidden/>
    <w:unhideWhenUsed/>
    <w:rsid w:val="00047681"/>
  </w:style>
  <w:style w:type="numbering" w:customStyle="1" w:styleId="NoList183">
    <w:name w:val="No List183"/>
    <w:next w:val="NoList"/>
    <w:uiPriority w:val="99"/>
    <w:semiHidden/>
    <w:rsid w:val="00047681"/>
  </w:style>
  <w:style w:type="numbering" w:customStyle="1" w:styleId="NoList253">
    <w:name w:val="No List253"/>
    <w:next w:val="NoList"/>
    <w:semiHidden/>
    <w:rsid w:val="00047681"/>
  </w:style>
  <w:style w:type="numbering" w:customStyle="1" w:styleId="NoList323">
    <w:name w:val="No List323"/>
    <w:next w:val="NoList"/>
    <w:semiHidden/>
    <w:unhideWhenUsed/>
    <w:rsid w:val="00047681"/>
  </w:style>
  <w:style w:type="numbering" w:customStyle="1" w:styleId="113">
    <w:name w:val="목록 없음113"/>
    <w:next w:val="NoList"/>
    <w:semiHidden/>
    <w:unhideWhenUsed/>
    <w:rsid w:val="00047681"/>
  </w:style>
  <w:style w:type="numbering" w:customStyle="1" w:styleId="2130">
    <w:name w:val="목록 없음213"/>
    <w:next w:val="NoList"/>
    <w:semiHidden/>
    <w:rsid w:val="00047681"/>
  </w:style>
  <w:style w:type="numbering" w:customStyle="1" w:styleId="NoList423">
    <w:name w:val="No List423"/>
    <w:next w:val="NoList"/>
    <w:semiHidden/>
    <w:unhideWhenUsed/>
    <w:rsid w:val="00047681"/>
  </w:style>
  <w:style w:type="numbering" w:customStyle="1" w:styleId="NoList523">
    <w:name w:val="No List523"/>
    <w:next w:val="NoList"/>
    <w:semiHidden/>
    <w:rsid w:val="00047681"/>
  </w:style>
  <w:style w:type="numbering" w:customStyle="1" w:styleId="NoList613">
    <w:name w:val="No List613"/>
    <w:next w:val="NoList"/>
    <w:semiHidden/>
    <w:rsid w:val="00047681"/>
  </w:style>
  <w:style w:type="numbering" w:customStyle="1" w:styleId="NoList713">
    <w:name w:val="No List713"/>
    <w:next w:val="NoList"/>
    <w:semiHidden/>
    <w:rsid w:val="00047681"/>
  </w:style>
  <w:style w:type="numbering" w:customStyle="1" w:styleId="NoList1123">
    <w:name w:val="No List1123"/>
    <w:next w:val="NoList"/>
    <w:semiHidden/>
    <w:rsid w:val="00047681"/>
  </w:style>
  <w:style w:type="numbering" w:customStyle="1" w:styleId="NoList2113">
    <w:name w:val="No List2113"/>
    <w:next w:val="NoList"/>
    <w:semiHidden/>
    <w:rsid w:val="00047681"/>
  </w:style>
  <w:style w:type="numbering" w:customStyle="1" w:styleId="NoList813">
    <w:name w:val="No List813"/>
    <w:next w:val="NoList"/>
    <w:semiHidden/>
    <w:rsid w:val="00047681"/>
  </w:style>
  <w:style w:type="numbering" w:customStyle="1" w:styleId="NoList1213">
    <w:name w:val="No List1213"/>
    <w:next w:val="NoList"/>
    <w:semiHidden/>
    <w:rsid w:val="00047681"/>
  </w:style>
  <w:style w:type="numbering" w:customStyle="1" w:styleId="NoList2213">
    <w:name w:val="No List2213"/>
    <w:next w:val="NoList"/>
    <w:semiHidden/>
    <w:rsid w:val="00047681"/>
  </w:style>
  <w:style w:type="numbering" w:customStyle="1" w:styleId="NoList913">
    <w:name w:val="No List913"/>
    <w:next w:val="NoList"/>
    <w:semiHidden/>
    <w:rsid w:val="00047681"/>
  </w:style>
  <w:style w:type="numbering" w:customStyle="1" w:styleId="NoList1313">
    <w:name w:val="No List1313"/>
    <w:next w:val="NoList"/>
    <w:semiHidden/>
    <w:rsid w:val="00047681"/>
  </w:style>
  <w:style w:type="numbering" w:customStyle="1" w:styleId="NoList2313">
    <w:name w:val="No List2313"/>
    <w:next w:val="NoList"/>
    <w:semiHidden/>
    <w:rsid w:val="00047681"/>
  </w:style>
  <w:style w:type="numbering" w:customStyle="1" w:styleId="NoList1013">
    <w:name w:val="No List1013"/>
    <w:next w:val="NoList"/>
    <w:semiHidden/>
    <w:rsid w:val="00047681"/>
  </w:style>
  <w:style w:type="numbering" w:customStyle="1" w:styleId="NoList1413">
    <w:name w:val="No List1413"/>
    <w:next w:val="NoList"/>
    <w:semiHidden/>
    <w:rsid w:val="00047681"/>
  </w:style>
  <w:style w:type="numbering" w:customStyle="1" w:styleId="NoList2413">
    <w:name w:val="No List2413"/>
    <w:next w:val="NoList"/>
    <w:semiHidden/>
    <w:rsid w:val="00047681"/>
  </w:style>
  <w:style w:type="numbering" w:customStyle="1" w:styleId="NoList3113">
    <w:name w:val="No List3113"/>
    <w:next w:val="NoList"/>
    <w:semiHidden/>
    <w:rsid w:val="00047681"/>
  </w:style>
  <w:style w:type="numbering" w:customStyle="1" w:styleId="NoList4113">
    <w:name w:val="No List4113"/>
    <w:next w:val="NoList"/>
    <w:semiHidden/>
    <w:rsid w:val="00047681"/>
  </w:style>
  <w:style w:type="numbering" w:customStyle="1" w:styleId="NoList5113">
    <w:name w:val="No List5113"/>
    <w:next w:val="NoList"/>
    <w:semiHidden/>
    <w:rsid w:val="00047681"/>
  </w:style>
  <w:style w:type="numbering" w:customStyle="1" w:styleId="NoList1513">
    <w:name w:val="No List1513"/>
    <w:next w:val="NoList"/>
    <w:semiHidden/>
    <w:rsid w:val="00047681"/>
  </w:style>
  <w:style w:type="numbering" w:customStyle="1" w:styleId="NoList1613">
    <w:name w:val="No List1613"/>
    <w:next w:val="NoList"/>
    <w:semiHidden/>
    <w:rsid w:val="00047681"/>
  </w:style>
  <w:style w:type="numbering" w:customStyle="1" w:styleId="1130">
    <w:name w:val="无列表113"/>
    <w:next w:val="NoList"/>
    <w:semiHidden/>
    <w:rsid w:val="00047681"/>
  </w:style>
  <w:style w:type="numbering" w:customStyle="1" w:styleId="NoList11113">
    <w:name w:val="No List11113"/>
    <w:next w:val="NoList"/>
    <w:semiHidden/>
    <w:rsid w:val="00047681"/>
  </w:style>
  <w:style w:type="numbering" w:customStyle="1" w:styleId="NoList193">
    <w:name w:val="No List193"/>
    <w:next w:val="NoList"/>
    <w:uiPriority w:val="99"/>
    <w:semiHidden/>
    <w:unhideWhenUsed/>
    <w:rsid w:val="00047681"/>
  </w:style>
  <w:style w:type="numbering" w:customStyle="1" w:styleId="NoList1103">
    <w:name w:val="No List1103"/>
    <w:next w:val="NoList"/>
    <w:uiPriority w:val="99"/>
    <w:semiHidden/>
    <w:rsid w:val="00047681"/>
  </w:style>
  <w:style w:type="numbering" w:customStyle="1" w:styleId="NoList263">
    <w:name w:val="No List263"/>
    <w:next w:val="NoList"/>
    <w:semiHidden/>
    <w:rsid w:val="00047681"/>
  </w:style>
  <w:style w:type="numbering" w:customStyle="1" w:styleId="NoList333">
    <w:name w:val="No List333"/>
    <w:next w:val="NoList"/>
    <w:semiHidden/>
    <w:unhideWhenUsed/>
    <w:rsid w:val="00047681"/>
  </w:style>
  <w:style w:type="numbering" w:customStyle="1" w:styleId="123">
    <w:name w:val="목록 없음123"/>
    <w:next w:val="NoList"/>
    <w:semiHidden/>
    <w:unhideWhenUsed/>
    <w:rsid w:val="00047681"/>
  </w:style>
  <w:style w:type="numbering" w:customStyle="1" w:styleId="2230">
    <w:name w:val="목록 없음223"/>
    <w:next w:val="NoList"/>
    <w:semiHidden/>
    <w:rsid w:val="00047681"/>
  </w:style>
  <w:style w:type="numbering" w:customStyle="1" w:styleId="NoList433">
    <w:name w:val="No List433"/>
    <w:next w:val="NoList"/>
    <w:semiHidden/>
    <w:unhideWhenUsed/>
    <w:rsid w:val="00047681"/>
  </w:style>
  <w:style w:type="numbering" w:customStyle="1" w:styleId="NoList533">
    <w:name w:val="No List533"/>
    <w:next w:val="NoList"/>
    <w:semiHidden/>
    <w:rsid w:val="00047681"/>
  </w:style>
  <w:style w:type="numbering" w:customStyle="1" w:styleId="NoList623">
    <w:name w:val="No List623"/>
    <w:next w:val="NoList"/>
    <w:semiHidden/>
    <w:rsid w:val="00047681"/>
  </w:style>
  <w:style w:type="numbering" w:customStyle="1" w:styleId="NoList723">
    <w:name w:val="No List723"/>
    <w:next w:val="NoList"/>
    <w:semiHidden/>
    <w:rsid w:val="00047681"/>
  </w:style>
  <w:style w:type="numbering" w:customStyle="1" w:styleId="NoList1133">
    <w:name w:val="No List1133"/>
    <w:next w:val="NoList"/>
    <w:semiHidden/>
    <w:rsid w:val="00047681"/>
  </w:style>
  <w:style w:type="numbering" w:customStyle="1" w:styleId="NoList2123">
    <w:name w:val="No List2123"/>
    <w:next w:val="NoList"/>
    <w:semiHidden/>
    <w:rsid w:val="00047681"/>
  </w:style>
  <w:style w:type="numbering" w:customStyle="1" w:styleId="NoList823">
    <w:name w:val="No List823"/>
    <w:next w:val="NoList"/>
    <w:semiHidden/>
    <w:rsid w:val="00047681"/>
  </w:style>
  <w:style w:type="numbering" w:customStyle="1" w:styleId="NoList1223">
    <w:name w:val="No List1223"/>
    <w:next w:val="NoList"/>
    <w:semiHidden/>
    <w:rsid w:val="00047681"/>
  </w:style>
  <w:style w:type="numbering" w:customStyle="1" w:styleId="NoList2223">
    <w:name w:val="No List2223"/>
    <w:next w:val="NoList"/>
    <w:semiHidden/>
    <w:rsid w:val="00047681"/>
  </w:style>
  <w:style w:type="numbering" w:customStyle="1" w:styleId="NoList923">
    <w:name w:val="No List923"/>
    <w:next w:val="NoList"/>
    <w:semiHidden/>
    <w:rsid w:val="00047681"/>
  </w:style>
  <w:style w:type="numbering" w:customStyle="1" w:styleId="NoList1323">
    <w:name w:val="No List1323"/>
    <w:next w:val="NoList"/>
    <w:semiHidden/>
    <w:rsid w:val="00047681"/>
  </w:style>
  <w:style w:type="numbering" w:customStyle="1" w:styleId="NoList2323">
    <w:name w:val="No List2323"/>
    <w:next w:val="NoList"/>
    <w:semiHidden/>
    <w:rsid w:val="00047681"/>
  </w:style>
  <w:style w:type="numbering" w:customStyle="1" w:styleId="NoList1023">
    <w:name w:val="No List1023"/>
    <w:next w:val="NoList"/>
    <w:semiHidden/>
    <w:rsid w:val="00047681"/>
  </w:style>
  <w:style w:type="numbering" w:customStyle="1" w:styleId="NoList1423">
    <w:name w:val="No List1423"/>
    <w:next w:val="NoList"/>
    <w:semiHidden/>
    <w:rsid w:val="00047681"/>
  </w:style>
  <w:style w:type="numbering" w:customStyle="1" w:styleId="NoList2423">
    <w:name w:val="No List2423"/>
    <w:next w:val="NoList"/>
    <w:semiHidden/>
    <w:rsid w:val="00047681"/>
  </w:style>
  <w:style w:type="numbering" w:customStyle="1" w:styleId="NoList3123">
    <w:name w:val="No List3123"/>
    <w:next w:val="NoList"/>
    <w:semiHidden/>
    <w:rsid w:val="00047681"/>
  </w:style>
  <w:style w:type="numbering" w:customStyle="1" w:styleId="NoList4123">
    <w:name w:val="No List4123"/>
    <w:next w:val="NoList"/>
    <w:semiHidden/>
    <w:rsid w:val="00047681"/>
  </w:style>
  <w:style w:type="numbering" w:customStyle="1" w:styleId="NoList5123">
    <w:name w:val="No List5123"/>
    <w:next w:val="NoList"/>
    <w:semiHidden/>
    <w:rsid w:val="00047681"/>
  </w:style>
  <w:style w:type="numbering" w:customStyle="1" w:styleId="NoList1523">
    <w:name w:val="No List1523"/>
    <w:next w:val="NoList"/>
    <w:semiHidden/>
    <w:rsid w:val="00047681"/>
  </w:style>
  <w:style w:type="numbering" w:customStyle="1" w:styleId="NoList1623">
    <w:name w:val="No List1623"/>
    <w:next w:val="NoList"/>
    <w:semiHidden/>
    <w:rsid w:val="00047681"/>
  </w:style>
  <w:style w:type="numbering" w:customStyle="1" w:styleId="1230">
    <w:name w:val="无列表123"/>
    <w:next w:val="NoList"/>
    <w:semiHidden/>
    <w:rsid w:val="00047681"/>
  </w:style>
  <w:style w:type="numbering" w:customStyle="1" w:styleId="NoList11123">
    <w:name w:val="No List11123"/>
    <w:next w:val="NoList"/>
    <w:semiHidden/>
    <w:rsid w:val="00047681"/>
  </w:style>
  <w:style w:type="numbering" w:customStyle="1" w:styleId="231">
    <w:name w:val="无列表23"/>
    <w:next w:val="NoList"/>
    <w:uiPriority w:val="99"/>
    <w:semiHidden/>
    <w:unhideWhenUsed/>
    <w:rsid w:val="00047681"/>
  </w:style>
  <w:style w:type="numbering" w:customStyle="1" w:styleId="330">
    <w:name w:val="无列表33"/>
    <w:next w:val="NoList"/>
    <w:uiPriority w:val="99"/>
    <w:semiHidden/>
    <w:unhideWhenUsed/>
    <w:rsid w:val="00047681"/>
  </w:style>
  <w:style w:type="numbering" w:customStyle="1" w:styleId="NoList203">
    <w:name w:val="No List203"/>
    <w:next w:val="NoList"/>
    <w:semiHidden/>
    <w:rsid w:val="00047681"/>
  </w:style>
  <w:style w:type="numbering" w:customStyle="1" w:styleId="NoList273">
    <w:name w:val="No List273"/>
    <w:next w:val="NoList"/>
    <w:uiPriority w:val="99"/>
    <w:semiHidden/>
    <w:unhideWhenUsed/>
    <w:rsid w:val="00047681"/>
  </w:style>
  <w:style w:type="numbering" w:customStyle="1" w:styleId="NoList283">
    <w:name w:val="No List283"/>
    <w:next w:val="NoList"/>
    <w:uiPriority w:val="99"/>
    <w:semiHidden/>
    <w:unhideWhenUsed/>
    <w:rsid w:val="00047681"/>
  </w:style>
  <w:style w:type="numbering" w:customStyle="1" w:styleId="NoList38">
    <w:name w:val="No List38"/>
    <w:next w:val="NoList"/>
    <w:uiPriority w:val="99"/>
    <w:semiHidden/>
    <w:unhideWhenUsed/>
    <w:rsid w:val="00047681"/>
  </w:style>
  <w:style w:type="numbering" w:customStyle="1" w:styleId="NoList120">
    <w:name w:val="No List120"/>
    <w:next w:val="NoList"/>
    <w:semiHidden/>
    <w:unhideWhenUsed/>
    <w:rsid w:val="00047681"/>
  </w:style>
  <w:style w:type="numbering" w:customStyle="1" w:styleId="NoList1110">
    <w:name w:val="No List1110"/>
    <w:next w:val="NoList"/>
    <w:semiHidden/>
    <w:rsid w:val="00047681"/>
  </w:style>
  <w:style w:type="numbering" w:customStyle="1" w:styleId="NoList218">
    <w:name w:val="No List218"/>
    <w:next w:val="NoList"/>
    <w:semiHidden/>
    <w:rsid w:val="00047681"/>
  </w:style>
  <w:style w:type="numbering" w:customStyle="1" w:styleId="NoList39">
    <w:name w:val="No List39"/>
    <w:next w:val="NoList"/>
    <w:semiHidden/>
    <w:unhideWhenUsed/>
    <w:rsid w:val="00047681"/>
  </w:style>
  <w:style w:type="numbering" w:customStyle="1" w:styleId="160">
    <w:name w:val="목록 없음16"/>
    <w:next w:val="NoList"/>
    <w:semiHidden/>
    <w:unhideWhenUsed/>
    <w:rsid w:val="00047681"/>
  </w:style>
  <w:style w:type="numbering" w:customStyle="1" w:styleId="260">
    <w:name w:val="목록 없음26"/>
    <w:next w:val="NoList"/>
    <w:semiHidden/>
    <w:rsid w:val="00047681"/>
  </w:style>
  <w:style w:type="numbering" w:customStyle="1" w:styleId="NoList47">
    <w:name w:val="No List47"/>
    <w:next w:val="NoList"/>
    <w:semiHidden/>
    <w:unhideWhenUsed/>
    <w:rsid w:val="00047681"/>
  </w:style>
  <w:style w:type="numbering" w:customStyle="1" w:styleId="NoList57">
    <w:name w:val="No List57"/>
    <w:next w:val="NoList"/>
    <w:semiHidden/>
    <w:rsid w:val="00047681"/>
  </w:style>
  <w:style w:type="numbering" w:customStyle="1" w:styleId="NoList66">
    <w:name w:val="No List66"/>
    <w:next w:val="NoList"/>
    <w:semiHidden/>
    <w:rsid w:val="00047681"/>
  </w:style>
  <w:style w:type="numbering" w:customStyle="1" w:styleId="NoList76">
    <w:name w:val="No List76"/>
    <w:next w:val="NoList"/>
    <w:semiHidden/>
    <w:rsid w:val="00047681"/>
  </w:style>
  <w:style w:type="numbering" w:customStyle="1" w:styleId="NoList219">
    <w:name w:val="No List219"/>
    <w:next w:val="NoList"/>
    <w:semiHidden/>
    <w:rsid w:val="00047681"/>
  </w:style>
  <w:style w:type="numbering" w:customStyle="1" w:styleId="NoList86">
    <w:name w:val="No List86"/>
    <w:next w:val="NoList"/>
    <w:semiHidden/>
    <w:rsid w:val="00047681"/>
  </w:style>
  <w:style w:type="numbering" w:customStyle="1" w:styleId="NoList126">
    <w:name w:val="No List126"/>
    <w:next w:val="NoList"/>
    <w:semiHidden/>
    <w:rsid w:val="00047681"/>
  </w:style>
  <w:style w:type="numbering" w:customStyle="1" w:styleId="NoList226">
    <w:name w:val="No List226"/>
    <w:next w:val="NoList"/>
    <w:semiHidden/>
    <w:rsid w:val="00047681"/>
  </w:style>
  <w:style w:type="numbering" w:customStyle="1" w:styleId="NoList96">
    <w:name w:val="No List96"/>
    <w:next w:val="NoList"/>
    <w:semiHidden/>
    <w:rsid w:val="00047681"/>
  </w:style>
  <w:style w:type="numbering" w:customStyle="1" w:styleId="NoList136">
    <w:name w:val="No List136"/>
    <w:next w:val="NoList"/>
    <w:semiHidden/>
    <w:rsid w:val="00047681"/>
  </w:style>
  <w:style w:type="numbering" w:customStyle="1" w:styleId="NoList236">
    <w:name w:val="No List236"/>
    <w:next w:val="NoList"/>
    <w:semiHidden/>
    <w:rsid w:val="00047681"/>
  </w:style>
  <w:style w:type="numbering" w:customStyle="1" w:styleId="NoList106">
    <w:name w:val="No List106"/>
    <w:next w:val="NoList"/>
    <w:semiHidden/>
    <w:rsid w:val="00047681"/>
  </w:style>
  <w:style w:type="numbering" w:customStyle="1" w:styleId="NoList146">
    <w:name w:val="No List146"/>
    <w:next w:val="NoList"/>
    <w:semiHidden/>
    <w:rsid w:val="00047681"/>
  </w:style>
  <w:style w:type="numbering" w:customStyle="1" w:styleId="NoList246">
    <w:name w:val="No List246"/>
    <w:next w:val="NoList"/>
    <w:semiHidden/>
    <w:rsid w:val="00047681"/>
  </w:style>
  <w:style w:type="numbering" w:customStyle="1" w:styleId="NoList316">
    <w:name w:val="No List316"/>
    <w:next w:val="NoList"/>
    <w:semiHidden/>
    <w:rsid w:val="00047681"/>
  </w:style>
  <w:style w:type="numbering" w:customStyle="1" w:styleId="NoList416">
    <w:name w:val="No List416"/>
    <w:next w:val="NoList"/>
    <w:semiHidden/>
    <w:rsid w:val="00047681"/>
  </w:style>
  <w:style w:type="numbering" w:customStyle="1" w:styleId="NoList516">
    <w:name w:val="No List516"/>
    <w:next w:val="NoList"/>
    <w:semiHidden/>
    <w:rsid w:val="00047681"/>
  </w:style>
  <w:style w:type="numbering" w:customStyle="1" w:styleId="NoList156">
    <w:name w:val="No List156"/>
    <w:next w:val="NoList"/>
    <w:semiHidden/>
    <w:rsid w:val="00047681"/>
  </w:style>
  <w:style w:type="numbering" w:customStyle="1" w:styleId="NoList166">
    <w:name w:val="No List166"/>
    <w:next w:val="NoList"/>
    <w:semiHidden/>
    <w:rsid w:val="00047681"/>
  </w:style>
  <w:style w:type="numbering" w:customStyle="1" w:styleId="161">
    <w:name w:val="无列表16"/>
    <w:next w:val="NoList"/>
    <w:semiHidden/>
    <w:rsid w:val="00047681"/>
  </w:style>
  <w:style w:type="numbering" w:customStyle="1" w:styleId="NoList1116">
    <w:name w:val="No List1116"/>
    <w:next w:val="NoList"/>
    <w:semiHidden/>
    <w:rsid w:val="00047681"/>
  </w:style>
  <w:style w:type="numbering" w:customStyle="1" w:styleId="NoList174">
    <w:name w:val="No List174"/>
    <w:next w:val="NoList"/>
    <w:uiPriority w:val="99"/>
    <w:semiHidden/>
    <w:unhideWhenUsed/>
    <w:rsid w:val="00047681"/>
  </w:style>
  <w:style w:type="numbering" w:customStyle="1" w:styleId="NoList184">
    <w:name w:val="No List184"/>
    <w:next w:val="NoList"/>
    <w:uiPriority w:val="99"/>
    <w:semiHidden/>
    <w:rsid w:val="00047681"/>
  </w:style>
  <w:style w:type="numbering" w:customStyle="1" w:styleId="NoList254">
    <w:name w:val="No List254"/>
    <w:next w:val="NoList"/>
    <w:semiHidden/>
    <w:rsid w:val="00047681"/>
  </w:style>
  <w:style w:type="numbering" w:customStyle="1" w:styleId="NoList324">
    <w:name w:val="No List324"/>
    <w:next w:val="NoList"/>
    <w:semiHidden/>
    <w:unhideWhenUsed/>
    <w:rsid w:val="00047681"/>
  </w:style>
  <w:style w:type="numbering" w:customStyle="1" w:styleId="114">
    <w:name w:val="목록 없음114"/>
    <w:next w:val="NoList"/>
    <w:semiHidden/>
    <w:unhideWhenUsed/>
    <w:rsid w:val="00047681"/>
  </w:style>
  <w:style w:type="numbering" w:customStyle="1" w:styleId="2140">
    <w:name w:val="목록 없음214"/>
    <w:next w:val="NoList"/>
    <w:semiHidden/>
    <w:rsid w:val="00047681"/>
  </w:style>
  <w:style w:type="numbering" w:customStyle="1" w:styleId="NoList424">
    <w:name w:val="No List424"/>
    <w:next w:val="NoList"/>
    <w:semiHidden/>
    <w:unhideWhenUsed/>
    <w:rsid w:val="00047681"/>
  </w:style>
  <w:style w:type="numbering" w:customStyle="1" w:styleId="NoList524">
    <w:name w:val="No List524"/>
    <w:next w:val="NoList"/>
    <w:semiHidden/>
    <w:rsid w:val="00047681"/>
  </w:style>
  <w:style w:type="numbering" w:customStyle="1" w:styleId="NoList614">
    <w:name w:val="No List614"/>
    <w:next w:val="NoList"/>
    <w:semiHidden/>
    <w:rsid w:val="00047681"/>
  </w:style>
  <w:style w:type="numbering" w:customStyle="1" w:styleId="NoList714">
    <w:name w:val="No List714"/>
    <w:next w:val="NoList"/>
    <w:semiHidden/>
    <w:rsid w:val="00047681"/>
  </w:style>
  <w:style w:type="numbering" w:customStyle="1" w:styleId="NoList1124">
    <w:name w:val="No List1124"/>
    <w:next w:val="NoList"/>
    <w:semiHidden/>
    <w:rsid w:val="00047681"/>
  </w:style>
  <w:style w:type="numbering" w:customStyle="1" w:styleId="NoList2114">
    <w:name w:val="No List2114"/>
    <w:next w:val="NoList"/>
    <w:semiHidden/>
    <w:rsid w:val="00047681"/>
  </w:style>
  <w:style w:type="numbering" w:customStyle="1" w:styleId="NoList814">
    <w:name w:val="No List814"/>
    <w:next w:val="NoList"/>
    <w:semiHidden/>
    <w:rsid w:val="00047681"/>
  </w:style>
  <w:style w:type="numbering" w:customStyle="1" w:styleId="NoList1214">
    <w:name w:val="No List1214"/>
    <w:next w:val="NoList"/>
    <w:semiHidden/>
    <w:rsid w:val="00047681"/>
  </w:style>
  <w:style w:type="numbering" w:customStyle="1" w:styleId="NoList2214">
    <w:name w:val="No List2214"/>
    <w:next w:val="NoList"/>
    <w:semiHidden/>
    <w:rsid w:val="00047681"/>
  </w:style>
  <w:style w:type="numbering" w:customStyle="1" w:styleId="NoList914">
    <w:name w:val="No List914"/>
    <w:next w:val="NoList"/>
    <w:semiHidden/>
    <w:rsid w:val="00047681"/>
  </w:style>
  <w:style w:type="numbering" w:customStyle="1" w:styleId="NoList1314">
    <w:name w:val="No List1314"/>
    <w:next w:val="NoList"/>
    <w:semiHidden/>
    <w:rsid w:val="00047681"/>
  </w:style>
  <w:style w:type="numbering" w:customStyle="1" w:styleId="NoList2314">
    <w:name w:val="No List2314"/>
    <w:next w:val="NoList"/>
    <w:semiHidden/>
    <w:rsid w:val="00047681"/>
  </w:style>
  <w:style w:type="numbering" w:customStyle="1" w:styleId="NoList1014">
    <w:name w:val="No List1014"/>
    <w:next w:val="NoList"/>
    <w:semiHidden/>
    <w:rsid w:val="00047681"/>
  </w:style>
  <w:style w:type="numbering" w:customStyle="1" w:styleId="NoList1414">
    <w:name w:val="No List1414"/>
    <w:next w:val="NoList"/>
    <w:semiHidden/>
    <w:rsid w:val="00047681"/>
  </w:style>
  <w:style w:type="numbering" w:customStyle="1" w:styleId="NoList2414">
    <w:name w:val="No List2414"/>
    <w:next w:val="NoList"/>
    <w:semiHidden/>
    <w:rsid w:val="00047681"/>
  </w:style>
  <w:style w:type="numbering" w:customStyle="1" w:styleId="NoList3114">
    <w:name w:val="No List3114"/>
    <w:next w:val="NoList"/>
    <w:semiHidden/>
    <w:rsid w:val="00047681"/>
  </w:style>
  <w:style w:type="numbering" w:customStyle="1" w:styleId="NoList4114">
    <w:name w:val="No List4114"/>
    <w:next w:val="NoList"/>
    <w:semiHidden/>
    <w:rsid w:val="00047681"/>
  </w:style>
  <w:style w:type="numbering" w:customStyle="1" w:styleId="NoList5114">
    <w:name w:val="No List5114"/>
    <w:next w:val="NoList"/>
    <w:semiHidden/>
    <w:rsid w:val="00047681"/>
  </w:style>
  <w:style w:type="numbering" w:customStyle="1" w:styleId="NoList1514">
    <w:name w:val="No List1514"/>
    <w:next w:val="NoList"/>
    <w:semiHidden/>
    <w:rsid w:val="00047681"/>
  </w:style>
  <w:style w:type="numbering" w:customStyle="1" w:styleId="NoList1614">
    <w:name w:val="No List1614"/>
    <w:next w:val="NoList"/>
    <w:semiHidden/>
    <w:rsid w:val="00047681"/>
  </w:style>
  <w:style w:type="numbering" w:customStyle="1" w:styleId="1140">
    <w:name w:val="无列表114"/>
    <w:next w:val="NoList"/>
    <w:semiHidden/>
    <w:rsid w:val="00047681"/>
  </w:style>
  <w:style w:type="numbering" w:customStyle="1" w:styleId="NoList11114">
    <w:name w:val="No List11114"/>
    <w:next w:val="NoList"/>
    <w:semiHidden/>
    <w:rsid w:val="00047681"/>
  </w:style>
  <w:style w:type="numbering" w:customStyle="1" w:styleId="NoList194">
    <w:name w:val="No List194"/>
    <w:next w:val="NoList"/>
    <w:uiPriority w:val="99"/>
    <w:semiHidden/>
    <w:unhideWhenUsed/>
    <w:rsid w:val="00047681"/>
  </w:style>
  <w:style w:type="numbering" w:customStyle="1" w:styleId="NoList1104">
    <w:name w:val="No List1104"/>
    <w:next w:val="NoList"/>
    <w:uiPriority w:val="99"/>
    <w:semiHidden/>
    <w:rsid w:val="00047681"/>
  </w:style>
  <w:style w:type="numbering" w:customStyle="1" w:styleId="NoList264">
    <w:name w:val="No List264"/>
    <w:next w:val="NoList"/>
    <w:semiHidden/>
    <w:rsid w:val="00047681"/>
  </w:style>
  <w:style w:type="numbering" w:customStyle="1" w:styleId="NoList334">
    <w:name w:val="No List334"/>
    <w:next w:val="NoList"/>
    <w:semiHidden/>
    <w:unhideWhenUsed/>
    <w:rsid w:val="00047681"/>
  </w:style>
  <w:style w:type="numbering" w:customStyle="1" w:styleId="124">
    <w:name w:val="목록 없음124"/>
    <w:next w:val="NoList"/>
    <w:semiHidden/>
    <w:unhideWhenUsed/>
    <w:rsid w:val="00047681"/>
  </w:style>
  <w:style w:type="numbering" w:customStyle="1" w:styleId="224">
    <w:name w:val="목록 없음224"/>
    <w:next w:val="NoList"/>
    <w:semiHidden/>
    <w:rsid w:val="00047681"/>
  </w:style>
  <w:style w:type="numbering" w:customStyle="1" w:styleId="NoList434">
    <w:name w:val="No List434"/>
    <w:next w:val="NoList"/>
    <w:semiHidden/>
    <w:unhideWhenUsed/>
    <w:rsid w:val="00047681"/>
  </w:style>
  <w:style w:type="numbering" w:customStyle="1" w:styleId="NoList534">
    <w:name w:val="No List534"/>
    <w:next w:val="NoList"/>
    <w:semiHidden/>
    <w:rsid w:val="00047681"/>
  </w:style>
  <w:style w:type="numbering" w:customStyle="1" w:styleId="NoList624">
    <w:name w:val="No List624"/>
    <w:next w:val="NoList"/>
    <w:semiHidden/>
    <w:rsid w:val="00047681"/>
  </w:style>
  <w:style w:type="numbering" w:customStyle="1" w:styleId="NoList724">
    <w:name w:val="No List724"/>
    <w:next w:val="NoList"/>
    <w:semiHidden/>
    <w:rsid w:val="00047681"/>
  </w:style>
  <w:style w:type="numbering" w:customStyle="1" w:styleId="NoList1134">
    <w:name w:val="No List1134"/>
    <w:next w:val="NoList"/>
    <w:semiHidden/>
    <w:rsid w:val="00047681"/>
  </w:style>
  <w:style w:type="numbering" w:customStyle="1" w:styleId="NoList2124">
    <w:name w:val="No List2124"/>
    <w:next w:val="NoList"/>
    <w:semiHidden/>
    <w:rsid w:val="00047681"/>
  </w:style>
  <w:style w:type="numbering" w:customStyle="1" w:styleId="NoList824">
    <w:name w:val="No List824"/>
    <w:next w:val="NoList"/>
    <w:semiHidden/>
    <w:rsid w:val="00047681"/>
  </w:style>
  <w:style w:type="numbering" w:customStyle="1" w:styleId="NoList1224">
    <w:name w:val="No List1224"/>
    <w:next w:val="NoList"/>
    <w:semiHidden/>
    <w:rsid w:val="00047681"/>
  </w:style>
  <w:style w:type="numbering" w:customStyle="1" w:styleId="NoList2224">
    <w:name w:val="No List2224"/>
    <w:next w:val="NoList"/>
    <w:semiHidden/>
    <w:rsid w:val="00047681"/>
  </w:style>
  <w:style w:type="numbering" w:customStyle="1" w:styleId="NoList924">
    <w:name w:val="No List924"/>
    <w:next w:val="NoList"/>
    <w:semiHidden/>
    <w:rsid w:val="00047681"/>
  </w:style>
  <w:style w:type="numbering" w:customStyle="1" w:styleId="NoList1324">
    <w:name w:val="No List1324"/>
    <w:next w:val="NoList"/>
    <w:semiHidden/>
    <w:rsid w:val="00047681"/>
  </w:style>
  <w:style w:type="numbering" w:customStyle="1" w:styleId="NoList2324">
    <w:name w:val="No List2324"/>
    <w:next w:val="NoList"/>
    <w:semiHidden/>
    <w:rsid w:val="00047681"/>
  </w:style>
  <w:style w:type="numbering" w:customStyle="1" w:styleId="NoList1024">
    <w:name w:val="No List1024"/>
    <w:next w:val="NoList"/>
    <w:semiHidden/>
    <w:rsid w:val="00047681"/>
  </w:style>
  <w:style w:type="numbering" w:customStyle="1" w:styleId="NoList1424">
    <w:name w:val="No List1424"/>
    <w:next w:val="NoList"/>
    <w:semiHidden/>
    <w:rsid w:val="00047681"/>
  </w:style>
  <w:style w:type="numbering" w:customStyle="1" w:styleId="NoList2424">
    <w:name w:val="No List2424"/>
    <w:next w:val="NoList"/>
    <w:semiHidden/>
    <w:rsid w:val="00047681"/>
  </w:style>
  <w:style w:type="numbering" w:customStyle="1" w:styleId="NoList3124">
    <w:name w:val="No List3124"/>
    <w:next w:val="NoList"/>
    <w:semiHidden/>
    <w:rsid w:val="00047681"/>
  </w:style>
  <w:style w:type="numbering" w:customStyle="1" w:styleId="NoList4124">
    <w:name w:val="No List4124"/>
    <w:next w:val="NoList"/>
    <w:semiHidden/>
    <w:rsid w:val="00047681"/>
  </w:style>
  <w:style w:type="numbering" w:customStyle="1" w:styleId="NoList5124">
    <w:name w:val="No List5124"/>
    <w:next w:val="NoList"/>
    <w:semiHidden/>
    <w:rsid w:val="00047681"/>
  </w:style>
  <w:style w:type="numbering" w:customStyle="1" w:styleId="NoList1524">
    <w:name w:val="No List1524"/>
    <w:next w:val="NoList"/>
    <w:semiHidden/>
    <w:rsid w:val="00047681"/>
  </w:style>
  <w:style w:type="numbering" w:customStyle="1" w:styleId="NoList1624">
    <w:name w:val="No List1624"/>
    <w:next w:val="NoList"/>
    <w:semiHidden/>
    <w:rsid w:val="00047681"/>
  </w:style>
  <w:style w:type="numbering" w:customStyle="1" w:styleId="1240">
    <w:name w:val="无列表124"/>
    <w:next w:val="NoList"/>
    <w:semiHidden/>
    <w:rsid w:val="00047681"/>
  </w:style>
  <w:style w:type="numbering" w:customStyle="1" w:styleId="NoList11124">
    <w:name w:val="No List11124"/>
    <w:next w:val="NoList"/>
    <w:semiHidden/>
    <w:rsid w:val="00047681"/>
  </w:style>
  <w:style w:type="numbering" w:customStyle="1" w:styleId="241">
    <w:name w:val="无列表24"/>
    <w:next w:val="NoList"/>
    <w:uiPriority w:val="99"/>
    <w:semiHidden/>
    <w:unhideWhenUsed/>
    <w:rsid w:val="00047681"/>
  </w:style>
  <w:style w:type="numbering" w:customStyle="1" w:styleId="340">
    <w:name w:val="无列表34"/>
    <w:next w:val="NoList"/>
    <w:uiPriority w:val="99"/>
    <w:semiHidden/>
    <w:unhideWhenUsed/>
    <w:rsid w:val="00047681"/>
  </w:style>
  <w:style w:type="numbering" w:customStyle="1" w:styleId="NoList204">
    <w:name w:val="No List204"/>
    <w:next w:val="NoList"/>
    <w:semiHidden/>
    <w:rsid w:val="00047681"/>
  </w:style>
  <w:style w:type="numbering" w:customStyle="1" w:styleId="NoList274">
    <w:name w:val="No List274"/>
    <w:next w:val="NoList"/>
    <w:uiPriority w:val="99"/>
    <w:semiHidden/>
    <w:unhideWhenUsed/>
    <w:rsid w:val="00047681"/>
  </w:style>
  <w:style w:type="numbering" w:customStyle="1" w:styleId="NoList284">
    <w:name w:val="No List284"/>
    <w:next w:val="NoList"/>
    <w:uiPriority w:val="99"/>
    <w:semiHidden/>
    <w:unhideWhenUsed/>
    <w:rsid w:val="00047681"/>
  </w:style>
  <w:style w:type="numbering" w:customStyle="1" w:styleId="NoList40">
    <w:name w:val="No List40"/>
    <w:next w:val="NoList"/>
    <w:uiPriority w:val="99"/>
    <w:semiHidden/>
    <w:unhideWhenUsed/>
    <w:rsid w:val="00047681"/>
  </w:style>
  <w:style w:type="numbering" w:customStyle="1" w:styleId="NoList127">
    <w:name w:val="No List127"/>
    <w:next w:val="NoList"/>
    <w:semiHidden/>
    <w:unhideWhenUsed/>
    <w:rsid w:val="00047681"/>
  </w:style>
  <w:style w:type="numbering" w:customStyle="1" w:styleId="NoList1117">
    <w:name w:val="No List1117"/>
    <w:next w:val="NoList"/>
    <w:semiHidden/>
    <w:rsid w:val="00047681"/>
  </w:style>
  <w:style w:type="numbering" w:customStyle="1" w:styleId="NoList220">
    <w:name w:val="No List220"/>
    <w:next w:val="NoList"/>
    <w:semiHidden/>
    <w:rsid w:val="00047681"/>
  </w:style>
  <w:style w:type="numbering" w:customStyle="1" w:styleId="NoList310">
    <w:name w:val="No List310"/>
    <w:next w:val="NoList"/>
    <w:semiHidden/>
    <w:unhideWhenUsed/>
    <w:rsid w:val="00047681"/>
  </w:style>
  <w:style w:type="numbering" w:customStyle="1" w:styleId="170">
    <w:name w:val="목록 없음17"/>
    <w:next w:val="NoList"/>
    <w:semiHidden/>
    <w:unhideWhenUsed/>
    <w:rsid w:val="00047681"/>
  </w:style>
  <w:style w:type="numbering" w:customStyle="1" w:styleId="270">
    <w:name w:val="목록 없음27"/>
    <w:next w:val="NoList"/>
    <w:semiHidden/>
    <w:rsid w:val="00047681"/>
  </w:style>
  <w:style w:type="numbering" w:customStyle="1" w:styleId="NoList48">
    <w:name w:val="No List48"/>
    <w:next w:val="NoList"/>
    <w:semiHidden/>
    <w:unhideWhenUsed/>
    <w:rsid w:val="00047681"/>
  </w:style>
  <w:style w:type="numbering" w:customStyle="1" w:styleId="NoList58">
    <w:name w:val="No List58"/>
    <w:next w:val="NoList"/>
    <w:semiHidden/>
    <w:rsid w:val="00047681"/>
  </w:style>
  <w:style w:type="numbering" w:customStyle="1" w:styleId="NoList67">
    <w:name w:val="No List67"/>
    <w:next w:val="NoList"/>
    <w:semiHidden/>
    <w:rsid w:val="00047681"/>
  </w:style>
  <w:style w:type="numbering" w:customStyle="1" w:styleId="NoList77">
    <w:name w:val="No List77"/>
    <w:next w:val="NoList"/>
    <w:semiHidden/>
    <w:rsid w:val="00047681"/>
  </w:style>
  <w:style w:type="numbering" w:customStyle="1" w:styleId="NoList2110">
    <w:name w:val="No List2110"/>
    <w:next w:val="NoList"/>
    <w:semiHidden/>
    <w:rsid w:val="00047681"/>
  </w:style>
  <w:style w:type="numbering" w:customStyle="1" w:styleId="NoList87">
    <w:name w:val="No List87"/>
    <w:next w:val="NoList"/>
    <w:semiHidden/>
    <w:rsid w:val="00047681"/>
  </w:style>
  <w:style w:type="numbering" w:customStyle="1" w:styleId="NoList128">
    <w:name w:val="No List128"/>
    <w:next w:val="NoList"/>
    <w:semiHidden/>
    <w:rsid w:val="00047681"/>
  </w:style>
  <w:style w:type="numbering" w:customStyle="1" w:styleId="NoList227">
    <w:name w:val="No List227"/>
    <w:next w:val="NoList"/>
    <w:semiHidden/>
    <w:rsid w:val="00047681"/>
  </w:style>
  <w:style w:type="numbering" w:customStyle="1" w:styleId="NoList97">
    <w:name w:val="No List97"/>
    <w:next w:val="NoList"/>
    <w:semiHidden/>
    <w:rsid w:val="00047681"/>
  </w:style>
  <w:style w:type="numbering" w:customStyle="1" w:styleId="NoList137">
    <w:name w:val="No List137"/>
    <w:next w:val="NoList"/>
    <w:semiHidden/>
    <w:rsid w:val="00047681"/>
  </w:style>
  <w:style w:type="numbering" w:customStyle="1" w:styleId="NoList237">
    <w:name w:val="No List237"/>
    <w:next w:val="NoList"/>
    <w:semiHidden/>
    <w:rsid w:val="00047681"/>
  </w:style>
  <w:style w:type="numbering" w:customStyle="1" w:styleId="NoList107">
    <w:name w:val="No List107"/>
    <w:next w:val="NoList"/>
    <w:semiHidden/>
    <w:rsid w:val="00047681"/>
  </w:style>
  <w:style w:type="numbering" w:customStyle="1" w:styleId="NoList147">
    <w:name w:val="No List147"/>
    <w:next w:val="NoList"/>
    <w:semiHidden/>
    <w:rsid w:val="00047681"/>
  </w:style>
  <w:style w:type="numbering" w:customStyle="1" w:styleId="NoList247">
    <w:name w:val="No List247"/>
    <w:next w:val="NoList"/>
    <w:semiHidden/>
    <w:rsid w:val="00047681"/>
  </w:style>
  <w:style w:type="numbering" w:customStyle="1" w:styleId="NoList317">
    <w:name w:val="No List317"/>
    <w:next w:val="NoList"/>
    <w:semiHidden/>
    <w:rsid w:val="00047681"/>
  </w:style>
  <w:style w:type="numbering" w:customStyle="1" w:styleId="NoList417">
    <w:name w:val="No List417"/>
    <w:next w:val="NoList"/>
    <w:semiHidden/>
    <w:rsid w:val="00047681"/>
  </w:style>
  <w:style w:type="numbering" w:customStyle="1" w:styleId="NoList517">
    <w:name w:val="No List517"/>
    <w:next w:val="NoList"/>
    <w:semiHidden/>
    <w:rsid w:val="00047681"/>
  </w:style>
  <w:style w:type="numbering" w:customStyle="1" w:styleId="NoList157">
    <w:name w:val="No List157"/>
    <w:next w:val="NoList"/>
    <w:semiHidden/>
    <w:rsid w:val="00047681"/>
  </w:style>
  <w:style w:type="numbering" w:customStyle="1" w:styleId="NoList167">
    <w:name w:val="No List167"/>
    <w:next w:val="NoList"/>
    <w:semiHidden/>
    <w:rsid w:val="00047681"/>
  </w:style>
  <w:style w:type="numbering" w:customStyle="1" w:styleId="171">
    <w:name w:val="无列表17"/>
    <w:next w:val="NoList"/>
    <w:semiHidden/>
    <w:rsid w:val="00047681"/>
  </w:style>
  <w:style w:type="numbering" w:customStyle="1" w:styleId="NoList1118">
    <w:name w:val="No List1118"/>
    <w:next w:val="NoList"/>
    <w:semiHidden/>
    <w:rsid w:val="00047681"/>
  </w:style>
  <w:style w:type="numbering" w:customStyle="1" w:styleId="NoList175">
    <w:name w:val="No List175"/>
    <w:next w:val="NoList"/>
    <w:uiPriority w:val="99"/>
    <w:semiHidden/>
    <w:unhideWhenUsed/>
    <w:rsid w:val="00047681"/>
  </w:style>
  <w:style w:type="numbering" w:customStyle="1" w:styleId="NoList185">
    <w:name w:val="No List185"/>
    <w:next w:val="NoList"/>
    <w:uiPriority w:val="99"/>
    <w:semiHidden/>
    <w:rsid w:val="00047681"/>
  </w:style>
  <w:style w:type="numbering" w:customStyle="1" w:styleId="NoList255">
    <w:name w:val="No List255"/>
    <w:next w:val="NoList"/>
    <w:semiHidden/>
    <w:rsid w:val="00047681"/>
  </w:style>
  <w:style w:type="numbering" w:customStyle="1" w:styleId="NoList325">
    <w:name w:val="No List325"/>
    <w:next w:val="NoList"/>
    <w:semiHidden/>
    <w:unhideWhenUsed/>
    <w:rsid w:val="00047681"/>
  </w:style>
  <w:style w:type="numbering" w:customStyle="1" w:styleId="115">
    <w:name w:val="목록 없음115"/>
    <w:next w:val="NoList"/>
    <w:semiHidden/>
    <w:unhideWhenUsed/>
    <w:rsid w:val="00047681"/>
  </w:style>
  <w:style w:type="numbering" w:customStyle="1" w:styleId="2150">
    <w:name w:val="목록 없음215"/>
    <w:next w:val="NoList"/>
    <w:semiHidden/>
    <w:rsid w:val="00047681"/>
  </w:style>
  <w:style w:type="numbering" w:customStyle="1" w:styleId="NoList425">
    <w:name w:val="No List425"/>
    <w:next w:val="NoList"/>
    <w:semiHidden/>
    <w:unhideWhenUsed/>
    <w:rsid w:val="00047681"/>
  </w:style>
  <w:style w:type="numbering" w:customStyle="1" w:styleId="NoList525">
    <w:name w:val="No List525"/>
    <w:next w:val="NoList"/>
    <w:semiHidden/>
    <w:rsid w:val="00047681"/>
  </w:style>
  <w:style w:type="numbering" w:customStyle="1" w:styleId="NoList615">
    <w:name w:val="No List615"/>
    <w:next w:val="NoList"/>
    <w:semiHidden/>
    <w:rsid w:val="00047681"/>
  </w:style>
  <w:style w:type="numbering" w:customStyle="1" w:styleId="NoList715">
    <w:name w:val="No List715"/>
    <w:next w:val="NoList"/>
    <w:semiHidden/>
    <w:rsid w:val="00047681"/>
  </w:style>
  <w:style w:type="numbering" w:customStyle="1" w:styleId="NoList1125">
    <w:name w:val="No List1125"/>
    <w:next w:val="NoList"/>
    <w:semiHidden/>
    <w:rsid w:val="00047681"/>
  </w:style>
  <w:style w:type="numbering" w:customStyle="1" w:styleId="NoList2115">
    <w:name w:val="No List2115"/>
    <w:next w:val="NoList"/>
    <w:semiHidden/>
    <w:rsid w:val="00047681"/>
  </w:style>
  <w:style w:type="numbering" w:customStyle="1" w:styleId="NoList815">
    <w:name w:val="No List815"/>
    <w:next w:val="NoList"/>
    <w:semiHidden/>
    <w:rsid w:val="00047681"/>
  </w:style>
  <w:style w:type="numbering" w:customStyle="1" w:styleId="NoList1215">
    <w:name w:val="No List1215"/>
    <w:next w:val="NoList"/>
    <w:semiHidden/>
    <w:rsid w:val="00047681"/>
  </w:style>
  <w:style w:type="numbering" w:customStyle="1" w:styleId="NoList2215">
    <w:name w:val="No List2215"/>
    <w:next w:val="NoList"/>
    <w:semiHidden/>
    <w:rsid w:val="00047681"/>
  </w:style>
  <w:style w:type="numbering" w:customStyle="1" w:styleId="NoList915">
    <w:name w:val="No List915"/>
    <w:next w:val="NoList"/>
    <w:semiHidden/>
    <w:rsid w:val="00047681"/>
  </w:style>
  <w:style w:type="numbering" w:customStyle="1" w:styleId="NoList1315">
    <w:name w:val="No List1315"/>
    <w:next w:val="NoList"/>
    <w:semiHidden/>
    <w:rsid w:val="00047681"/>
  </w:style>
  <w:style w:type="numbering" w:customStyle="1" w:styleId="NoList2315">
    <w:name w:val="No List2315"/>
    <w:next w:val="NoList"/>
    <w:semiHidden/>
    <w:rsid w:val="00047681"/>
  </w:style>
  <w:style w:type="numbering" w:customStyle="1" w:styleId="NoList1015">
    <w:name w:val="No List1015"/>
    <w:next w:val="NoList"/>
    <w:semiHidden/>
    <w:rsid w:val="00047681"/>
  </w:style>
  <w:style w:type="numbering" w:customStyle="1" w:styleId="NoList1415">
    <w:name w:val="No List1415"/>
    <w:next w:val="NoList"/>
    <w:semiHidden/>
    <w:rsid w:val="00047681"/>
  </w:style>
  <w:style w:type="numbering" w:customStyle="1" w:styleId="NoList2415">
    <w:name w:val="No List2415"/>
    <w:next w:val="NoList"/>
    <w:semiHidden/>
    <w:rsid w:val="00047681"/>
  </w:style>
  <w:style w:type="numbering" w:customStyle="1" w:styleId="NoList3115">
    <w:name w:val="No List3115"/>
    <w:next w:val="NoList"/>
    <w:semiHidden/>
    <w:rsid w:val="00047681"/>
  </w:style>
  <w:style w:type="numbering" w:customStyle="1" w:styleId="NoList4115">
    <w:name w:val="No List4115"/>
    <w:next w:val="NoList"/>
    <w:semiHidden/>
    <w:rsid w:val="00047681"/>
  </w:style>
  <w:style w:type="numbering" w:customStyle="1" w:styleId="NoList5115">
    <w:name w:val="No List5115"/>
    <w:next w:val="NoList"/>
    <w:semiHidden/>
    <w:rsid w:val="00047681"/>
  </w:style>
  <w:style w:type="numbering" w:customStyle="1" w:styleId="NoList1515">
    <w:name w:val="No List1515"/>
    <w:next w:val="NoList"/>
    <w:semiHidden/>
    <w:rsid w:val="00047681"/>
  </w:style>
  <w:style w:type="numbering" w:customStyle="1" w:styleId="NoList1615">
    <w:name w:val="No List1615"/>
    <w:next w:val="NoList"/>
    <w:semiHidden/>
    <w:rsid w:val="00047681"/>
  </w:style>
  <w:style w:type="numbering" w:customStyle="1" w:styleId="1150">
    <w:name w:val="无列表115"/>
    <w:next w:val="NoList"/>
    <w:semiHidden/>
    <w:rsid w:val="00047681"/>
  </w:style>
  <w:style w:type="numbering" w:customStyle="1" w:styleId="NoList11115">
    <w:name w:val="No List11115"/>
    <w:next w:val="NoList"/>
    <w:semiHidden/>
    <w:rsid w:val="00047681"/>
  </w:style>
  <w:style w:type="numbering" w:customStyle="1" w:styleId="NoList195">
    <w:name w:val="No List195"/>
    <w:next w:val="NoList"/>
    <w:uiPriority w:val="99"/>
    <w:semiHidden/>
    <w:unhideWhenUsed/>
    <w:rsid w:val="00047681"/>
  </w:style>
  <w:style w:type="numbering" w:customStyle="1" w:styleId="NoList1105">
    <w:name w:val="No List1105"/>
    <w:next w:val="NoList"/>
    <w:uiPriority w:val="99"/>
    <w:semiHidden/>
    <w:rsid w:val="00047681"/>
  </w:style>
  <w:style w:type="numbering" w:customStyle="1" w:styleId="NoList265">
    <w:name w:val="No List265"/>
    <w:next w:val="NoList"/>
    <w:semiHidden/>
    <w:rsid w:val="00047681"/>
  </w:style>
  <w:style w:type="numbering" w:customStyle="1" w:styleId="NoList335">
    <w:name w:val="No List335"/>
    <w:next w:val="NoList"/>
    <w:semiHidden/>
    <w:unhideWhenUsed/>
    <w:rsid w:val="00047681"/>
  </w:style>
  <w:style w:type="numbering" w:customStyle="1" w:styleId="125">
    <w:name w:val="목록 없음125"/>
    <w:next w:val="NoList"/>
    <w:semiHidden/>
    <w:unhideWhenUsed/>
    <w:rsid w:val="00047681"/>
  </w:style>
  <w:style w:type="numbering" w:customStyle="1" w:styleId="225">
    <w:name w:val="목록 없음225"/>
    <w:next w:val="NoList"/>
    <w:semiHidden/>
    <w:rsid w:val="00047681"/>
  </w:style>
  <w:style w:type="numbering" w:customStyle="1" w:styleId="NoList435">
    <w:name w:val="No List435"/>
    <w:next w:val="NoList"/>
    <w:semiHidden/>
    <w:unhideWhenUsed/>
    <w:rsid w:val="00047681"/>
  </w:style>
  <w:style w:type="numbering" w:customStyle="1" w:styleId="NoList535">
    <w:name w:val="No List535"/>
    <w:next w:val="NoList"/>
    <w:semiHidden/>
    <w:rsid w:val="00047681"/>
  </w:style>
  <w:style w:type="numbering" w:customStyle="1" w:styleId="NoList625">
    <w:name w:val="No List625"/>
    <w:next w:val="NoList"/>
    <w:semiHidden/>
    <w:rsid w:val="00047681"/>
  </w:style>
  <w:style w:type="numbering" w:customStyle="1" w:styleId="NoList725">
    <w:name w:val="No List725"/>
    <w:next w:val="NoList"/>
    <w:semiHidden/>
    <w:rsid w:val="00047681"/>
  </w:style>
  <w:style w:type="numbering" w:customStyle="1" w:styleId="NoList1135">
    <w:name w:val="No List1135"/>
    <w:next w:val="NoList"/>
    <w:semiHidden/>
    <w:rsid w:val="00047681"/>
  </w:style>
  <w:style w:type="numbering" w:customStyle="1" w:styleId="NoList2125">
    <w:name w:val="No List2125"/>
    <w:next w:val="NoList"/>
    <w:semiHidden/>
    <w:rsid w:val="00047681"/>
  </w:style>
  <w:style w:type="numbering" w:customStyle="1" w:styleId="NoList825">
    <w:name w:val="No List825"/>
    <w:next w:val="NoList"/>
    <w:semiHidden/>
    <w:rsid w:val="00047681"/>
  </w:style>
  <w:style w:type="numbering" w:customStyle="1" w:styleId="NoList1225">
    <w:name w:val="No List1225"/>
    <w:next w:val="NoList"/>
    <w:semiHidden/>
    <w:rsid w:val="00047681"/>
  </w:style>
  <w:style w:type="numbering" w:customStyle="1" w:styleId="NoList2225">
    <w:name w:val="No List2225"/>
    <w:next w:val="NoList"/>
    <w:semiHidden/>
    <w:rsid w:val="00047681"/>
  </w:style>
  <w:style w:type="numbering" w:customStyle="1" w:styleId="NoList925">
    <w:name w:val="No List925"/>
    <w:next w:val="NoList"/>
    <w:semiHidden/>
    <w:rsid w:val="00047681"/>
  </w:style>
  <w:style w:type="numbering" w:customStyle="1" w:styleId="NoList1325">
    <w:name w:val="No List1325"/>
    <w:next w:val="NoList"/>
    <w:semiHidden/>
    <w:rsid w:val="00047681"/>
  </w:style>
  <w:style w:type="numbering" w:customStyle="1" w:styleId="NoList2325">
    <w:name w:val="No List2325"/>
    <w:next w:val="NoList"/>
    <w:semiHidden/>
    <w:rsid w:val="00047681"/>
  </w:style>
  <w:style w:type="numbering" w:customStyle="1" w:styleId="NoList1025">
    <w:name w:val="No List1025"/>
    <w:next w:val="NoList"/>
    <w:semiHidden/>
    <w:rsid w:val="00047681"/>
  </w:style>
  <w:style w:type="numbering" w:customStyle="1" w:styleId="NoList1425">
    <w:name w:val="No List1425"/>
    <w:next w:val="NoList"/>
    <w:semiHidden/>
    <w:rsid w:val="00047681"/>
  </w:style>
  <w:style w:type="numbering" w:customStyle="1" w:styleId="NoList2425">
    <w:name w:val="No List2425"/>
    <w:next w:val="NoList"/>
    <w:semiHidden/>
    <w:rsid w:val="00047681"/>
  </w:style>
  <w:style w:type="numbering" w:customStyle="1" w:styleId="NoList3125">
    <w:name w:val="No List3125"/>
    <w:next w:val="NoList"/>
    <w:semiHidden/>
    <w:rsid w:val="00047681"/>
  </w:style>
  <w:style w:type="numbering" w:customStyle="1" w:styleId="NoList4125">
    <w:name w:val="No List4125"/>
    <w:next w:val="NoList"/>
    <w:semiHidden/>
    <w:rsid w:val="00047681"/>
  </w:style>
  <w:style w:type="numbering" w:customStyle="1" w:styleId="NoList5125">
    <w:name w:val="No List5125"/>
    <w:next w:val="NoList"/>
    <w:semiHidden/>
    <w:rsid w:val="00047681"/>
  </w:style>
  <w:style w:type="numbering" w:customStyle="1" w:styleId="NoList1525">
    <w:name w:val="No List1525"/>
    <w:next w:val="NoList"/>
    <w:semiHidden/>
    <w:rsid w:val="00047681"/>
  </w:style>
  <w:style w:type="numbering" w:customStyle="1" w:styleId="NoList1625">
    <w:name w:val="No List1625"/>
    <w:next w:val="NoList"/>
    <w:semiHidden/>
    <w:rsid w:val="00047681"/>
  </w:style>
  <w:style w:type="numbering" w:customStyle="1" w:styleId="1250">
    <w:name w:val="无列表125"/>
    <w:next w:val="NoList"/>
    <w:semiHidden/>
    <w:rsid w:val="00047681"/>
  </w:style>
  <w:style w:type="numbering" w:customStyle="1" w:styleId="NoList11125">
    <w:name w:val="No List11125"/>
    <w:next w:val="NoList"/>
    <w:semiHidden/>
    <w:rsid w:val="00047681"/>
  </w:style>
  <w:style w:type="numbering" w:customStyle="1" w:styleId="251">
    <w:name w:val="无列表25"/>
    <w:next w:val="NoList"/>
    <w:uiPriority w:val="99"/>
    <w:semiHidden/>
    <w:unhideWhenUsed/>
    <w:rsid w:val="00047681"/>
  </w:style>
  <w:style w:type="numbering" w:customStyle="1" w:styleId="350">
    <w:name w:val="无列表35"/>
    <w:next w:val="NoList"/>
    <w:uiPriority w:val="99"/>
    <w:semiHidden/>
    <w:unhideWhenUsed/>
    <w:rsid w:val="00047681"/>
  </w:style>
  <w:style w:type="numbering" w:customStyle="1" w:styleId="NoList205">
    <w:name w:val="No List205"/>
    <w:next w:val="NoList"/>
    <w:semiHidden/>
    <w:rsid w:val="00047681"/>
  </w:style>
  <w:style w:type="numbering" w:customStyle="1" w:styleId="NoList275">
    <w:name w:val="No List275"/>
    <w:next w:val="NoList"/>
    <w:uiPriority w:val="99"/>
    <w:semiHidden/>
    <w:unhideWhenUsed/>
    <w:rsid w:val="00047681"/>
  </w:style>
  <w:style w:type="numbering" w:customStyle="1" w:styleId="NoList285">
    <w:name w:val="No List285"/>
    <w:next w:val="NoList"/>
    <w:uiPriority w:val="99"/>
    <w:semiHidden/>
    <w:unhideWhenUsed/>
    <w:rsid w:val="00047681"/>
  </w:style>
  <w:style w:type="numbering" w:customStyle="1" w:styleId="NoList291">
    <w:name w:val="No List291"/>
    <w:next w:val="NoList"/>
    <w:uiPriority w:val="99"/>
    <w:semiHidden/>
    <w:unhideWhenUsed/>
    <w:rsid w:val="00047681"/>
  </w:style>
  <w:style w:type="numbering" w:customStyle="1" w:styleId="NoList1141">
    <w:name w:val="No List1141"/>
    <w:next w:val="NoList"/>
    <w:semiHidden/>
    <w:unhideWhenUsed/>
    <w:rsid w:val="00047681"/>
  </w:style>
  <w:style w:type="numbering" w:customStyle="1" w:styleId="NoList1151">
    <w:name w:val="No List1151"/>
    <w:next w:val="NoList"/>
    <w:semiHidden/>
    <w:rsid w:val="00047681"/>
  </w:style>
  <w:style w:type="numbering" w:customStyle="1" w:styleId="NoList2101">
    <w:name w:val="No List2101"/>
    <w:next w:val="NoList"/>
    <w:semiHidden/>
    <w:rsid w:val="00047681"/>
  </w:style>
  <w:style w:type="numbering" w:customStyle="1" w:styleId="NoList341">
    <w:name w:val="No List341"/>
    <w:next w:val="NoList"/>
    <w:semiHidden/>
    <w:unhideWhenUsed/>
    <w:rsid w:val="00047681"/>
  </w:style>
  <w:style w:type="numbering" w:customStyle="1" w:styleId="1310">
    <w:name w:val="목록 없음131"/>
    <w:next w:val="NoList"/>
    <w:semiHidden/>
    <w:unhideWhenUsed/>
    <w:rsid w:val="00047681"/>
  </w:style>
  <w:style w:type="numbering" w:customStyle="1" w:styleId="2310">
    <w:name w:val="목록 없음231"/>
    <w:next w:val="NoList"/>
    <w:semiHidden/>
    <w:rsid w:val="00047681"/>
  </w:style>
  <w:style w:type="numbering" w:customStyle="1" w:styleId="NoList441">
    <w:name w:val="No List441"/>
    <w:next w:val="NoList"/>
    <w:semiHidden/>
    <w:unhideWhenUsed/>
    <w:rsid w:val="00047681"/>
  </w:style>
  <w:style w:type="numbering" w:customStyle="1" w:styleId="NoList541">
    <w:name w:val="No List541"/>
    <w:next w:val="NoList"/>
    <w:semiHidden/>
    <w:rsid w:val="00047681"/>
  </w:style>
  <w:style w:type="numbering" w:customStyle="1" w:styleId="NoList631">
    <w:name w:val="No List631"/>
    <w:next w:val="NoList"/>
    <w:semiHidden/>
    <w:rsid w:val="00047681"/>
  </w:style>
  <w:style w:type="numbering" w:customStyle="1" w:styleId="NoList731">
    <w:name w:val="No List731"/>
    <w:next w:val="NoList"/>
    <w:semiHidden/>
    <w:rsid w:val="00047681"/>
  </w:style>
  <w:style w:type="numbering" w:customStyle="1" w:styleId="NoList2131">
    <w:name w:val="No List2131"/>
    <w:next w:val="NoList"/>
    <w:semiHidden/>
    <w:rsid w:val="00047681"/>
  </w:style>
  <w:style w:type="numbering" w:customStyle="1" w:styleId="NoList831">
    <w:name w:val="No List831"/>
    <w:next w:val="NoList"/>
    <w:semiHidden/>
    <w:rsid w:val="00047681"/>
  </w:style>
  <w:style w:type="numbering" w:customStyle="1" w:styleId="NoList1231">
    <w:name w:val="No List1231"/>
    <w:next w:val="NoList"/>
    <w:semiHidden/>
    <w:rsid w:val="00047681"/>
  </w:style>
  <w:style w:type="numbering" w:customStyle="1" w:styleId="NoList2231">
    <w:name w:val="No List2231"/>
    <w:next w:val="NoList"/>
    <w:semiHidden/>
    <w:rsid w:val="00047681"/>
  </w:style>
  <w:style w:type="numbering" w:customStyle="1" w:styleId="NoList931">
    <w:name w:val="No List931"/>
    <w:next w:val="NoList"/>
    <w:semiHidden/>
    <w:rsid w:val="00047681"/>
  </w:style>
  <w:style w:type="numbering" w:customStyle="1" w:styleId="NoList1331">
    <w:name w:val="No List1331"/>
    <w:next w:val="NoList"/>
    <w:semiHidden/>
    <w:rsid w:val="00047681"/>
  </w:style>
  <w:style w:type="numbering" w:customStyle="1" w:styleId="NoList2331">
    <w:name w:val="No List2331"/>
    <w:next w:val="NoList"/>
    <w:semiHidden/>
    <w:rsid w:val="00047681"/>
  </w:style>
  <w:style w:type="numbering" w:customStyle="1" w:styleId="NoList1031">
    <w:name w:val="No List1031"/>
    <w:next w:val="NoList"/>
    <w:semiHidden/>
    <w:rsid w:val="00047681"/>
  </w:style>
  <w:style w:type="numbering" w:customStyle="1" w:styleId="NoList1431">
    <w:name w:val="No List1431"/>
    <w:next w:val="NoList"/>
    <w:semiHidden/>
    <w:rsid w:val="00047681"/>
  </w:style>
  <w:style w:type="numbering" w:customStyle="1" w:styleId="NoList2431">
    <w:name w:val="No List2431"/>
    <w:next w:val="NoList"/>
    <w:semiHidden/>
    <w:rsid w:val="00047681"/>
  </w:style>
  <w:style w:type="numbering" w:customStyle="1" w:styleId="NoList3131">
    <w:name w:val="No List3131"/>
    <w:next w:val="NoList"/>
    <w:semiHidden/>
    <w:rsid w:val="00047681"/>
  </w:style>
  <w:style w:type="numbering" w:customStyle="1" w:styleId="NoList4131">
    <w:name w:val="No List4131"/>
    <w:next w:val="NoList"/>
    <w:semiHidden/>
    <w:rsid w:val="00047681"/>
  </w:style>
  <w:style w:type="numbering" w:customStyle="1" w:styleId="NoList5131">
    <w:name w:val="No List5131"/>
    <w:next w:val="NoList"/>
    <w:semiHidden/>
    <w:rsid w:val="00047681"/>
  </w:style>
  <w:style w:type="numbering" w:customStyle="1" w:styleId="NoList1531">
    <w:name w:val="No List1531"/>
    <w:next w:val="NoList"/>
    <w:semiHidden/>
    <w:rsid w:val="00047681"/>
  </w:style>
  <w:style w:type="numbering" w:customStyle="1" w:styleId="NoList1631">
    <w:name w:val="No List1631"/>
    <w:next w:val="NoList"/>
    <w:semiHidden/>
    <w:rsid w:val="00047681"/>
  </w:style>
  <w:style w:type="numbering" w:customStyle="1" w:styleId="1311">
    <w:name w:val="无列表131"/>
    <w:next w:val="NoList"/>
    <w:semiHidden/>
    <w:rsid w:val="00047681"/>
  </w:style>
  <w:style w:type="numbering" w:customStyle="1" w:styleId="NoList11131">
    <w:name w:val="No List11131"/>
    <w:next w:val="NoList"/>
    <w:semiHidden/>
    <w:rsid w:val="00047681"/>
  </w:style>
  <w:style w:type="numbering" w:customStyle="1" w:styleId="NoList1711">
    <w:name w:val="No List1711"/>
    <w:next w:val="NoList"/>
    <w:uiPriority w:val="99"/>
    <w:semiHidden/>
    <w:unhideWhenUsed/>
    <w:rsid w:val="00047681"/>
  </w:style>
  <w:style w:type="numbering" w:customStyle="1" w:styleId="NoList1811">
    <w:name w:val="No List1811"/>
    <w:next w:val="NoList"/>
    <w:uiPriority w:val="99"/>
    <w:semiHidden/>
    <w:rsid w:val="00047681"/>
  </w:style>
  <w:style w:type="numbering" w:customStyle="1" w:styleId="NoList2511">
    <w:name w:val="No List2511"/>
    <w:next w:val="NoList"/>
    <w:semiHidden/>
    <w:rsid w:val="00047681"/>
  </w:style>
  <w:style w:type="numbering" w:customStyle="1" w:styleId="NoList3211">
    <w:name w:val="No List3211"/>
    <w:next w:val="NoList"/>
    <w:semiHidden/>
    <w:unhideWhenUsed/>
    <w:rsid w:val="00047681"/>
  </w:style>
  <w:style w:type="numbering" w:customStyle="1" w:styleId="11110">
    <w:name w:val="목록 없음1111"/>
    <w:next w:val="NoList"/>
    <w:semiHidden/>
    <w:unhideWhenUsed/>
    <w:rsid w:val="00047681"/>
  </w:style>
  <w:style w:type="numbering" w:customStyle="1" w:styleId="2111">
    <w:name w:val="목록 없음2111"/>
    <w:next w:val="NoList"/>
    <w:semiHidden/>
    <w:rsid w:val="00047681"/>
  </w:style>
  <w:style w:type="numbering" w:customStyle="1" w:styleId="NoList4211">
    <w:name w:val="No List4211"/>
    <w:next w:val="NoList"/>
    <w:semiHidden/>
    <w:unhideWhenUsed/>
    <w:rsid w:val="00047681"/>
  </w:style>
  <w:style w:type="numbering" w:customStyle="1" w:styleId="NoList5211">
    <w:name w:val="No List5211"/>
    <w:next w:val="NoList"/>
    <w:semiHidden/>
    <w:rsid w:val="00047681"/>
  </w:style>
  <w:style w:type="numbering" w:customStyle="1" w:styleId="NoList6111">
    <w:name w:val="No List6111"/>
    <w:next w:val="NoList"/>
    <w:semiHidden/>
    <w:rsid w:val="00047681"/>
  </w:style>
  <w:style w:type="numbering" w:customStyle="1" w:styleId="NoList7111">
    <w:name w:val="No List7111"/>
    <w:next w:val="NoList"/>
    <w:semiHidden/>
    <w:rsid w:val="00047681"/>
  </w:style>
  <w:style w:type="numbering" w:customStyle="1" w:styleId="NoList11211">
    <w:name w:val="No List11211"/>
    <w:next w:val="NoList"/>
    <w:semiHidden/>
    <w:rsid w:val="00047681"/>
  </w:style>
  <w:style w:type="numbering" w:customStyle="1" w:styleId="NoList21111">
    <w:name w:val="No List21111"/>
    <w:next w:val="NoList"/>
    <w:semiHidden/>
    <w:rsid w:val="00047681"/>
  </w:style>
  <w:style w:type="numbering" w:customStyle="1" w:styleId="NoList8111">
    <w:name w:val="No List8111"/>
    <w:next w:val="NoList"/>
    <w:semiHidden/>
    <w:rsid w:val="00047681"/>
  </w:style>
  <w:style w:type="numbering" w:customStyle="1" w:styleId="NoList12111">
    <w:name w:val="No List12111"/>
    <w:next w:val="NoList"/>
    <w:semiHidden/>
    <w:rsid w:val="00047681"/>
  </w:style>
  <w:style w:type="numbering" w:customStyle="1" w:styleId="NoList22111">
    <w:name w:val="No List22111"/>
    <w:next w:val="NoList"/>
    <w:semiHidden/>
    <w:rsid w:val="00047681"/>
  </w:style>
  <w:style w:type="numbering" w:customStyle="1" w:styleId="NoList9111">
    <w:name w:val="No List9111"/>
    <w:next w:val="NoList"/>
    <w:semiHidden/>
    <w:rsid w:val="00047681"/>
  </w:style>
  <w:style w:type="numbering" w:customStyle="1" w:styleId="NoList13111">
    <w:name w:val="No List13111"/>
    <w:next w:val="NoList"/>
    <w:semiHidden/>
    <w:rsid w:val="00047681"/>
  </w:style>
  <w:style w:type="numbering" w:customStyle="1" w:styleId="NoList23111">
    <w:name w:val="No List23111"/>
    <w:next w:val="NoList"/>
    <w:semiHidden/>
    <w:rsid w:val="00047681"/>
  </w:style>
  <w:style w:type="numbering" w:customStyle="1" w:styleId="NoList10111">
    <w:name w:val="No List10111"/>
    <w:next w:val="NoList"/>
    <w:semiHidden/>
    <w:rsid w:val="00047681"/>
  </w:style>
  <w:style w:type="numbering" w:customStyle="1" w:styleId="NoList14111">
    <w:name w:val="No List14111"/>
    <w:next w:val="NoList"/>
    <w:semiHidden/>
    <w:rsid w:val="00047681"/>
  </w:style>
  <w:style w:type="numbering" w:customStyle="1" w:styleId="NoList24111">
    <w:name w:val="No List24111"/>
    <w:next w:val="NoList"/>
    <w:semiHidden/>
    <w:rsid w:val="00047681"/>
  </w:style>
  <w:style w:type="numbering" w:customStyle="1" w:styleId="NoList31111">
    <w:name w:val="No List31111"/>
    <w:next w:val="NoList"/>
    <w:semiHidden/>
    <w:rsid w:val="00047681"/>
  </w:style>
  <w:style w:type="numbering" w:customStyle="1" w:styleId="NoList41111">
    <w:name w:val="No List41111"/>
    <w:next w:val="NoList"/>
    <w:semiHidden/>
    <w:rsid w:val="00047681"/>
  </w:style>
  <w:style w:type="numbering" w:customStyle="1" w:styleId="NoList51111">
    <w:name w:val="No List51111"/>
    <w:next w:val="NoList"/>
    <w:semiHidden/>
    <w:rsid w:val="00047681"/>
  </w:style>
  <w:style w:type="numbering" w:customStyle="1" w:styleId="NoList15111">
    <w:name w:val="No List15111"/>
    <w:next w:val="NoList"/>
    <w:semiHidden/>
    <w:rsid w:val="00047681"/>
  </w:style>
  <w:style w:type="numbering" w:customStyle="1" w:styleId="NoList16111">
    <w:name w:val="No List16111"/>
    <w:next w:val="NoList"/>
    <w:semiHidden/>
    <w:rsid w:val="00047681"/>
  </w:style>
  <w:style w:type="numbering" w:customStyle="1" w:styleId="11111">
    <w:name w:val="无列表1111"/>
    <w:next w:val="NoList"/>
    <w:semiHidden/>
    <w:rsid w:val="00047681"/>
  </w:style>
  <w:style w:type="numbering" w:customStyle="1" w:styleId="NoList111111">
    <w:name w:val="No List111111"/>
    <w:next w:val="NoList"/>
    <w:semiHidden/>
    <w:rsid w:val="00047681"/>
  </w:style>
  <w:style w:type="numbering" w:customStyle="1" w:styleId="NoList1911">
    <w:name w:val="No List1911"/>
    <w:next w:val="NoList"/>
    <w:uiPriority w:val="99"/>
    <w:semiHidden/>
    <w:unhideWhenUsed/>
    <w:rsid w:val="00047681"/>
  </w:style>
  <w:style w:type="numbering" w:customStyle="1" w:styleId="NoList11011">
    <w:name w:val="No List11011"/>
    <w:next w:val="NoList"/>
    <w:uiPriority w:val="99"/>
    <w:semiHidden/>
    <w:rsid w:val="00047681"/>
  </w:style>
  <w:style w:type="numbering" w:customStyle="1" w:styleId="NoList2611">
    <w:name w:val="No List2611"/>
    <w:next w:val="NoList"/>
    <w:semiHidden/>
    <w:rsid w:val="00047681"/>
  </w:style>
  <w:style w:type="numbering" w:customStyle="1" w:styleId="NoList3311">
    <w:name w:val="No List3311"/>
    <w:next w:val="NoList"/>
    <w:semiHidden/>
    <w:unhideWhenUsed/>
    <w:rsid w:val="00047681"/>
  </w:style>
  <w:style w:type="numbering" w:customStyle="1" w:styleId="12110">
    <w:name w:val="목록 없음1211"/>
    <w:next w:val="NoList"/>
    <w:semiHidden/>
    <w:unhideWhenUsed/>
    <w:rsid w:val="00047681"/>
  </w:style>
  <w:style w:type="numbering" w:customStyle="1" w:styleId="2211">
    <w:name w:val="목록 없음2211"/>
    <w:next w:val="NoList"/>
    <w:semiHidden/>
    <w:rsid w:val="00047681"/>
  </w:style>
  <w:style w:type="numbering" w:customStyle="1" w:styleId="NoList4311">
    <w:name w:val="No List4311"/>
    <w:next w:val="NoList"/>
    <w:semiHidden/>
    <w:unhideWhenUsed/>
    <w:rsid w:val="00047681"/>
  </w:style>
  <w:style w:type="numbering" w:customStyle="1" w:styleId="NoList5311">
    <w:name w:val="No List5311"/>
    <w:next w:val="NoList"/>
    <w:semiHidden/>
    <w:rsid w:val="00047681"/>
  </w:style>
  <w:style w:type="numbering" w:customStyle="1" w:styleId="NoList6211">
    <w:name w:val="No List6211"/>
    <w:next w:val="NoList"/>
    <w:semiHidden/>
    <w:rsid w:val="00047681"/>
  </w:style>
  <w:style w:type="numbering" w:customStyle="1" w:styleId="NoList7211">
    <w:name w:val="No List7211"/>
    <w:next w:val="NoList"/>
    <w:semiHidden/>
    <w:rsid w:val="00047681"/>
  </w:style>
  <w:style w:type="numbering" w:customStyle="1" w:styleId="NoList11311">
    <w:name w:val="No List11311"/>
    <w:next w:val="NoList"/>
    <w:semiHidden/>
    <w:rsid w:val="00047681"/>
  </w:style>
  <w:style w:type="numbering" w:customStyle="1" w:styleId="NoList21211">
    <w:name w:val="No List21211"/>
    <w:next w:val="NoList"/>
    <w:semiHidden/>
    <w:rsid w:val="00047681"/>
  </w:style>
  <w:style w:type="numbering" w:customStyle="1" w:styleId="NoList8211">
    <w:name w:val="No List8211"/>
    <w:next w:val="NoList"/>
    <w:semiHidden/>
    <w:rsid w:val="00047681"/>
  </w:style>
  <w:style w:type="numbering" w:customStyle="1" w:styleId="NoList12211">
    <w:name w:val="No List12211"/>
    <w:next w:val="NoList"/>
    <w:semiHidden/>
    <w:rsid w:val="00047681"/>
  </w:style>
  <w:style w:type="numbering" w:customStyle="1" w:styleId="NoList22211">
    <w:name w:val="No List22211"/>
    <w:next w:val="NoList"/>
    <w:semiHidden/>
    <w:rsid w:val="00047681"/>
  </w:style>
  <w:style w:type="numbering" w:customStyle="1" w:styleId="NoList9211">
    <w:name w:val="No List9211"/>
    <w:next w:val="NoList"/>
    <w:semiHidden/>
    <w:rsid w:val="00047681"/>
  </w:style>
  <w:style w:type="numbering" w:customStyle="1" w:styleId="NoList13211">
    <w:name w:val="No List13211"/>
    <w:next w:val="NoList"/>
    <w:semiHidden/>
    <w:rsid w:val="00047681"/>
  </w:style>
  <w:style w:type="numbering" w:customStyle="1" w:styleId="NoList23211">
    <w:name w:val="No List23211"/>
    <w:next w:val="NoList"/>
    <w:semiHidden/>
    <w:rsid w:val="00047681"/>
  </w:style>
  <w:style w:type="numbering" w:customStyle="1" w:styleId="NoList10211">
    <w:name w:val="No List10211"/>
    <w:next w:val="NoList"/>
    <w:semiHidden/>
    <w:rsid w:val="00047681"/>
  </w:style>
  <w:style w:type="numbering" w:customStyle="1" w:styleId="NoList14211">
    <w:name w:val="No List14211"/>
    <w:next w:val="NoList"/>
    <w:semiHidden/>
    <w:rsid w:val="00047681"/>
  </w:style>
  <w:style w:type="numbering" w:customStyle="1" w:styleId="NoList24211">
    <w:name w:val="No List24211"/>
    <w:next w:val="NoList"/>
    <w:semiHidden/>
    <w:rsid w:val="00047681"/>
  </w:style>
  <w:style w:type="numbering" w:customStyle="1" w:styleId="NoList31211">
    <w:name w:val="No List31211"/>
    <w:next w:val="NoList"/>
    <w:semiHidden/>
    <w:rsid w:val="00047681"/>
  </w:style>
  <w:style w:type="numbering" w:customStyle="1" w:styleId="NoList41211">
    <w:name w:val="No List41211"/>
    <w:next w:val="NoList"/>
    <w:semiHidden/>
    <w:rsid w:val="00047681"/>
  </w:style>
  <w:style w:type="numbering" w:customStyle="1" w:styleId="NoList51211">
    <w:name w:val="No List51211"/>
    <w:next w:val="NoList"/>
    <w:semiHidden/>
    <w:rsid w:val="00047681"/>
  </w:style>
  <w:style w:type="numbering" w:customStyle="1" w:styleId="NoList15211">
    <w:name w:val="No List15211"/>
    <w:next w:val="NoList"/>
    <w:semiHidden/>
    <w:rsid w:val="00047681"/>
  </w:style>
  <w:style w:type="numbering" w:customStyle="1" w:styleId="NoList16211">
    <w:name w:val="No List16211"/>
    <w:next w:val="NoList"/>
    <w:semiHidden/>
    <w:rsid w:val="00047681"/>
  </w:style>
  <w:style w:type="numbering" w:customStyle="1" w:styleId="12111">
    <w:name w:val="无列表1211"/>
    <w:next w:val="NoList"/>
    <w:semiHidden/>
    <w:rsid w:val="00047681"/>
  </w:style>
  <w:style w:type="numbering" w:customStyle="1" w:styleId="NoList111211">
    <w:name w:val="No List111211"/>
    <w:next w:val="NoList"/>
    <w:semiHidden/>
    <w:rsid w:val="00047681"/>
  </w:style>
  <w:style w:type="numbering" w:customStyle="1" w:styleId="2112">
    <w:name w:val="无列表211"/>
    <w:next w:val="NoList"/>
    <w:uiPriority w:val="99"/>
    <w:semiHidden/>
    <w:unhideWhenUsed/>
    <w:rsid w:val="00047681"/>
  </w:style>
  <w:style w:type="numbering" w:customStyle="1" w:styleId="3110">
    <w:name w:val="无列表311"/>
    <w:next w:val="NoList"/>
    <w:uiPriority w:val="99"/>
    <w:semiHidden/>
    <w:unhideWhenUsed/>
    <w:rsid w:val="00047681"/>
  </w:style>
  <w:style w:type="numbering" w:customStyle="1" w:styleId="NoList2011">
    <w:name w:val="No List2011"/>
    <w:next w:val="NoList"/>
    <w:semiHidden/>
    <w:rsid w:val="00047681"/>
  </w:style>
  <w:style w:type="numbering" w:customStyle="1" w:styleId="NoList2711">
    <w:name w:val="No List2711"/>
    <w:next w:val="NoList"/>
    <w:uiPriority w:val="99"/>
    <w:semiHidden/>
    <w:unhideWhenUsed/>
    <w:rsid w:val="00047681"/>
  </w:style>
  <w:style w:type="numbering" w:customStyle="1" w:styleId="NoList2811">
    <w:name w:val="No List2811"/>
    <w:next w:val="NoList"/>
    <w:uiPriority w:val="99"/>
    <w:semiHidden/>
    <w:unhideWhenUsed/>
    <w:rsid w:val="00047681"/>
  </w:style>
  <w:style w:type="numbering" w:customStyle="1" w:styleId="NoList49">
    <w:name w:val="No List49"/>
    <w:next w:val="NoList"/>
    <w:uiPriority w:val="99"/>
    <w:semiHidden/>
    <w:unhideWhenUsed/>
    <w:rsid w:val="00047681"/>
  </w:style>
  <w:style w:type="numbering" w:customStyle="1" w:styleId="NoList129">
    <w:name w:val="No List129"/>
    <w:next w:val="NoList"/>
    <w:semiHidden/>
    <w:unhideWhenUsed/>
    <w:rsid w:val="00047681"/>
  </w:style>
  <w:style w:type="numbering" w:customStyle="1" w:styleId="NoList1119">
    <w:name w:val="No List1119"/>
    <w:next w:val="NoList"/>
    <w:semiHidden/>
    <w:rsid w:val="00047681"/>
  </w:style>
  <w:style w:type="numbering" w:customStyle="1" w:styleId="NoList228">
    <w:name w:val="No List228"/>
    <w:next w:val="NoList"/>
    <w:semiHidden/>
    <w:rsid w:val="00047681"/>
  </w:style>
  <w:style w:type="numbering" w:customStyle="1" w:styleId="NoList318">
    <w:name w:val="No List318"/>
    <w:next w:val="NoList"/>
    <w:semiHidden/>
    <w:unhideWhenUsed/>
    <w:rsid w:val="00047681"/>
  </w:style>
  <w:style w:type="numbering" w:customStyle="1" w:styleId="180">
    <w:name w:val="목록 없음18"/>
    <w:next w:val="NoList"/>
    <w:semiHidden/>
    <w:unhideWhenUsed/>
    <w:rsid w:val="00047681"/>
  </w:style>
  <w:style w:type="numbering" w:customStyle="1" w:styleId="280">
    <w:name w:val="목록 없음28"/>
    <w:next w:val="NoList"/>
    <w:semiHidden/>
    <w:rsid w:val="00047681"/>
  </w:style>
  <w:style w:type="numbering" w:customStyle="1" w:styleId="NoList410">
    <w:name w:val="No List410"/>
    <w:next w:val="NoList"/>
    <w:semiHidden/>
    <w:unhideWhenUsed/>
    <w:rsid w:val="00047681"/>
  </w:style>
  <w:style w:type="numbering" w:customStyle="1" w:styleId="NoList59">
    <w:name w:val="No List59"/>
    <w:next w:val="NoList"/>
    <w:semiHidden/>
    <w:rsid w:val="00047681"/>
  </w:style>
  <w:style w:type="numbering" w:customStyle="1" w:styleId="NoList68">
    <w:name w:val="No List68"/>
    <w:next w:val="NoList"/>
    <w:semiHidden/>
    <w:rsid w:val="00047681"/>
  </w:style>
  <w:style w:type="numbering" w:customStyle="1" w:styleId="NoList78">
    <w:name w:val="No List78"/>
    <w:next w:val="NoList"/>
    <w:semiHidden/>
    <w:rsid w:val="00047681"/>
  </w:style>
  <w:style w:type="numbering" w:customStyle="1" w:styleId="NoList2116">
    <w:name w:val="No List2116"/>
    <w:next w:val="NoList"/>
    <w:semiHidden/>
    <w:rsid w:val="00047681"/>
  </w:style>
  <w:style w:type="numbering" w:customStyle="1" w:styleId="NoList88">
    <w:name w:val="No List88"/>
    <w:next w:val="NoList"/>
    <w:semiHidden/>
    <w:rsid w:val="00047681"/>
  </w:style>
  <w:style w:type="numbering" w:customStyle="1" w:styleId="NoList1210">
    <w:name w:val="No List1210"/>
    <w:next w:val="NoList"/>
    <w:semiHidden/>
    <w:rsid w:val="00047681"/>
  </w:style>
  <w:style w:type="numbering" w:customStyle="1" w:styleId="NoList229">
    <w:name w:val="No List229"/>
    <w:next w:val="NoList"/>
    <w:semiHidden/>
    <w:rsid w:val="00047681"/>
  </w:style>
  <w:style w:type="numbering" w:customStyle="1" w:styleId="NoList98">
    <w:name w:val="No List98"/>
    <w:next w:val="NoList"/>
    <w:semiHidden/>
    <w:rsid w:val="00047681"/>
  </w:style>
  <w:style w:type="numbering" w:customStyle="1" w:styleId="NoList138">
    <w:name w:val="No List138"/>
    <w:next w:val="NoList"/>
    <w:semiHidden/>
    <w:rsid w:val="00047681"/>
  </w:style>
  <w:style w:type="numbering" w:customStyle="1" w:styleId="NoList238">
    <w:name w:val="No List238"/>
    <w:next w:val="NoList"/>
    <w:semiHidden/>
    <w:rsid w:val="00047681"/>
  </w:style>
  <w:style w:type="numbering" w:customStyle="1" w:styleId="NoList108">
    <w:name w:val="No List108"/>
    <w:next w:val="NoList"/>
    <w:semiHidden/>
    <w:rsid w:val="00047681"/>
  </w:style>
  <w:style w:type="numbering" w:customStyle="1" w:styleId="NoList148">
    <w:name w:val="No List148"/>
    <w:next w:val="NoList"/>
    <w:semiHidden/>
    <w:rsid w:val="00047681"/>
  </w:style>
  <w:style w:type="numbering" w:customStyle="1" w:styleId="NoList248">
    <w:name w:val="No List248"/>
    <w:next w:val="NoList"/>
    <w:semiHidden/>
    <w:rsid w:val="00047681"/>
  </w:style>
  <w:style w:type="numbering" w:customStyle="1" w:styleId="NoList319">
    <w:name w:val="No List319"/>
    <w:next w:val="NoList"/>
    <w:semiHidden/>
    <w:rsid w:val="00047681"/>
  </w:style>
  <w:style w:type="numbering" w:customStyle="1" w:styleId="NoList418">
    <w:name w:val="No List418"/>
    <w:next w:val="NoList"/>
    <w:semiHidden/>
    <w:rsid w:val="00047681"/>
  </w:style>
  <w:style w:type="numbering" w:customStyle="1" w:styleId="NoList518">
    <w:name w:val="No List518"/>
    <w:next w:val="NoList"/>
    <w:semiHidden/>
    <w:rsid w:val="00047681"/>
  </w:style>
  <w:style w:type="numbering" w:customStyle="1" w:styleId="NoList158">
    <w:name w:val="No List158"/>
    <w:next w:val="NoList"/>
    <w:semiHidden/>
    <w:rsid w:val="00047681"/>
  </w:style>
  <w:style w:type="numbering" w:customStyle="1" w:styleId="NoList168">
    <w:name w:val="No List168"/>
    <w:next w:val="NoList"/>
    <w:semiHidden/>
    <w:rsid w:val="00047681"/>
  </w:style>
  <w:style w:type="numbering" w:customStyle="1" w:styleId="181">
    <w:name w:val="无列表18"/>
    <w:next w:val="NoList"/>
    <w:semiHidden/>
    <w:rsid w:val="00047681"/>
  </w:style>
  <w:style w:type="numbering" w:customStyle="1" w:styleId="NoList11110">
    <w:name w:val="No List11110"/>
    <w:next w:val="NoList"/>
    <w:semiHidden/>
    <w:rsid w:val="00047681"/>
  </w:style>
  <w:style w:type="numbering" w:customStyle="1" w:styleId="NoList176">
    <w:name w:val="No List176"/>
    <w:next w:val="NoList"/>
    <w:uiPriority w:val="99"/>
    <w:semiHidden/>
    <w:unhideWhenUsed/>
    <w:rsid w:val="00047681"/>
  </w:style>
  <w:style w:type="numbering" w:customStyle="1" w:styleId="NoList186">
    <w:name w:val="No List186"/>
    <w:next w:val="NoList"/>
    <w:uiPriority w:val="99"/>
    <w:semiHidden/>
    <w:rsid w:val="00047681"/>
  </w:style>
  <w:style w:type="numbering" w:customStyle="1" w:styleId="NoList256">
    <w:name w:val="No List256"/>
    <w:next w:val="NoList"/>
    <w:semiHidden/>
    <w:rsid w:val="00047681"/>
  </w:style>
  <w:style w:type="numbering" w:customStyle="1" w:styleId="NoList326">
    <w:name w:val="No List326"/>
    <w:next w:val="NoList"/>
    <w:semiHidden/>
    <w:unhideWhenUsed/>
    <w:rsid w:val="00047681"/>
  </w:style>
  <w:style w:type="numbering" w:customStyle="1" w:styleId="116">
    <w:name w:val="목록 없음116"/>
    <w:next w:val="NoList"/>
    <w:semiHidden/>
    <w:unhideWhenUsed/>
    <w:rsid w:val="00047681"/>
  </w:style>
  <w:style w:type="numbering" w:customStyle="1" w:styleId="2160">
    <w:name w:val="목록 없음216"/>
    <w:next w:val="NoList"/>
    <w:semiHidden/>
    <w:rsid w:val="00047681"/>
  </w:style>
  <w:style w:type="numbering" w:customStyle="1" w:styleId="NoList426">
    <w:name w:val="No List426"/>
    <w:next w:val="NoList"/>
    <w:semiHidden/>
    <w:unhideWhenUsed/>
    <w:rsid w:val="00047681"/>
  </w:style>
  <w:style w:type="numbering" w:customStyle="1" w:styleId="NoList526">
    <w:name w:val="No List526"/>
    <w:next w:val="NoList"/>
    <w:semiHidden/>
    <w:rsid w:val="00047681"/>
  </w:style>
  <w:style w:type="numbering" w:customStyle="1" w:styleId="NoList616">
    <w:name w:val="No List616"/>
    <w:next w:val="NoList"/>
    <w:semiHidden/>
    <w:rsid w:val="00047681"/>
  </w:style>
  <w:style w:type="numbering" w:customStyle="1" w:styleId="NoList716">
    <w:name w:val="No List716"/>
    <w:next w:val="NoList"/>
    <w:semiHidden/>
    <w:rsid w:val="00047681"/>
  </w:style>
  <w:style w:type="numbering" w:customStyle="1" w:styleId="NoList1126">
    <w:name w:val="No List1126"/>
    <w:next w:val="NoList"/>
    <w:semiHidden/>
    <w:rsid w:val="00047681"/>
  </w:style>
  <w:style w:type="numbering" w:customStyle="1" w:styleId="NoList2117">
    <w:name w:val="No List2117"/>
    <w:next w:val="NoList"/>
    <w:semiHidden/>
    <w:rsid w:val="00047681"/>
  </w:style>
  <w:style w:type="numbering" w:customStyle="1" w:styleId="NoList816">
    <w:name w:val="No List816"/>
    <w:next w:val="NoList"/>
    <w:semiHidden/>
    <w:rsid w:val="00047681"/>
  </w:style>
  <w:style w:type="numbering" w:customStyle="1" w:styleId="NoList1216">
    <w:name w:val="No List1216"/>
    <w:next w:val="NoList"/>
    <w:semiHidden/>
    <w:rsid w:val="00047681"/>
  </w:style>
  <w:style w:type="numbering" w:customStyle="1" w:styleId="NoList2216">
    <w:name w:val="No List2216"/>
    <w:next w:val="NoList"/>
    <w:semiHidden/>
    <w:rsid w:val="00047681"/>
  </w:style>
  <w:style w:type="numbering" w:customStyle="1" w:styleId="NoList916">
    <w:name w:val="No List916"/>
    <w:next w:val="NoList"/>
    <w:semiHidden/>
    <w:rsid w:val="00047681"/>
  </w:style>
  <w:style w:type="numbering" w:customStyle="1" w:styleId="NoList1316">
    <w:name w:val="No List1316"/>
    <w:next w:val="NoList"/>
    <w:semiHidden/>
    <w:rsid w:val="00047681"/>
  </w:style>
  <w:style w:type="numbering" w:customStyle="1" w:styleId="NoList2316">
    <w:name w:val="No List2316"/>
    <w:next w:val="NoList"/>
    <w:semiHidden/>
    <w:rsid w:val="00047681"/>
  </w:style>
  <w:style w:type="numbering" w:customStyle="1" w:styleId="NoList1016">
    <w:name w:val="No List1016"/>
    <w:next w:val="NoList"/>
    <w:semiHidden/>
    <w:rsid w:val="00047681"/>
  </w:style>
  <w:style w:type="numbering" w:customStyle="1" w:styleId="NoList1416">
    <w:name w:val="No List1416"/>
    <w:next w:val="NoList"/>
    <w:semiHidden/>
    <w:rsid w:val="00047681"/>
  </w:style>
  <w:style w:type="numbering" w:customStyle="1" w:styleId="NoList2416">
    <w:name w:val="No List2416"/>
    <w:next w:val="NoList"/>
    <w:semiHidden/>
    <w:rsid w:val="00047681"/>
  </w:style>
  <w:style w:type="numbering" w:customStyle="1" w:styleId="NoList3116">
    <w:name w:val="No List3116"/>
    <w:next w:val="NoList"/>
    <w:semiHidden/>
    <w:rsid w:val="00047681"/>
  </w:style>
  <w:style w:type="numbering" w:customStyle="1" w:styleId="NoList4116">
    <w:name w:val="No List4116"/>
    <w:next w:val="NoList"/>
    <w:semiHidden/>
    <w:rsid w:val="00047681"/>
  </w:style>
  <w:style w:type="numbering" w:customStyle="1" w:styleId="NoList5116">
    <w:name w:val="No List5116"/>
    <w:next w:val="NoList"/>
    <w:semiHidden/>
    <w:rsid w:val="00047681"/>
  </w:style>
  <w:style w:type="numbering" w:customStyle="1" w:styleId="NoList1516">
    <w:name w:val="No List1516"/>
    <w:next w:val="NoList"/>
    <w:semiHidden/>
    <w:rsid w:val="00047681"/>
  </w:style>
  <w:style w:type="numbering" w:customStyle="1" w:styleId="NoList1616">
    <w:name w:val="No List1616"/>
    <w:next w:val="NoList"/>
    <w:semiHidden/>
    <w:rsid w:val="00047681"/>
  </w:style>
  <w:style w:type="numbering" w:customStyle="1" w:styleId="1160">
    <w:name w:val="无列表116"/>
    <w:next w:val="NoList"/>
    <w:semiHidden/>
    <w:rsid w:val="00047681"/>
  </w:style>
  <w:style w:type="numbering" w:customStyle="1" w:styleId="NoList11116">
    <w:name w:val="No List11116"/>
    <w:next w:val="NoList"/>
    <w:semiHidden/>
    <w:rsid w:val="00047681"/>
  </w:style>
  <w:style w:type="numbering" w:customStyle="1" w:styleId="NoList196">
    <w:name w:val="No List196"/>
    <w:next w:val="NoList"/>
    <w:uiPriority w:val="99"/>
    <w:semiHidden/>
    <w:unhideWhenUsed/>
    <w:rsid w:val="00047681"/>
  </w:style>
  <w:style w:type="numbering" w:customStyle="1" w:styleId="NoList1106">
    <w:name w:val="No List1106"/>
    <w:next w:val="NoList"/>
    <w:uiPriority w:val="99"/>
    <w:semiHidden/>
    <w:rsid w:val="00047681"/>
  </w:style>
  <w:style w:type="numbering" w:customStyle="1" w:styleId="NoList266">
    <w:name w:val="No List266"/>
    <w:next w:val="NoList"/>
    <w:semiHidden/>
    <w:rsid w:val="00047681"/>
  </w:style>
  <w:style w:type="numbering" w:customStyle="1" w:styleId="NoList336">
    <w:name w:val="No List336"/>
    <w:next w:val="NoList"/>
    <w:semiHidden/>
    <w:unhideWhenUsed/>
    <w:rsid w:val="00047681"/>
  </w:style>
  <w:style w:type="numbering" w:customStyle="1" w:styleId="126">
    <w:name w:val="목록 없음126"/>
    <w:next w:val="NoList"/>
    <w:semiHidden/>
    <w:unhideWhenUsed/>
    <w:rsid w:val="00047681"/>
  </w:style>
  <w:style w:type="numbering" w:customStyle="1" w:styleId="226">
    <w:name w:val="목록 없음226"/>
    <w:next w:val="NoList"/>
    <w:semiHidden/>
    <w:rsid w:val="00047681"/>
  </w:style>
  <w:style w:type="numbering" w:customStyle="1" w:styleId="NoList436">
    <w:name w:val="No List436"/>
    <w:next w:val="NoList"/>
    <w:semiHidden/>
    <w:unhideWhenUsed/>
    <w:rsid w:val="00047681"/>
  </w:style>
  <w:style w:type="numbering" w:customStyle="1" w:styleId="NoList536">
    <w:name w:val="No List536"/>
    <w:next w:val="NoList"/>
    <w:semiHidden/>
    <w:rsid w:val="00047681"/>
  </w:style>
  <w:style w:type="numbering" w:customStyle="1" w:styleId="NoList626">
    <w:name w:val="No List626"/>
    <w:next w:val="NoList"/>
    <w:semiHidden/>
    <w:rsid w:val="00047681"/>
  </w:style>
  <w:style w:type="numbering" w:customStyle="1" w:styleId="NoList726">
    <w:name w:val="No List726"/>
    <w:next w:val="NoList"/>
    <w:semiHidden/>
    <w:rsid w:val="00047681"/>
  </w:style>
  <w:style w:type="numbering" w:customStyle="1" w:styleId="NoList1136">
    <w:name w:val="No List1136"/>
    <w:next w:val="NoList"/>
    <w:semiHidden/>
    <w:rsid w:val="00047681"/>
  </w:style>
  <w:style w:type="numbering" w:customStyle="1" w:styleId="NoList2126">
    <w:name w:val="No List2126"/>
    <w:next w:val="NoList"/>
    <w:semiHidden/>
    <w:rsid w:val="00047681"/>
  </w:style>
  <w:style w:type="numbering" w:customStyle="1" w:styleId="NoList826">
    <w:name w:val="No List826"/>
    <w:next w:val="NoList"/>
    <w:semiHidden/>
    <w:rsid w:val="00047681"/>
  </w:style>
  <w:style w:type="numbering" w:customStyle="1" w:styleId="NoList1226">
    <w:name w:val="No List1226"/>
    <w:next w:val="NoList"/>
    <w:semiHidden/>
    <w:rsid w:val="00047681"/>
  </w:style>
  <w:style w:type="numbering" w:customStyle="1" w:styleId="NoList2226">
    <w:name w:val="No List2226"/>
    <w:next w:val="NoList"/>
    <w:semiHidden/>
    <w:rsid w:val="00047681"/>
  </w:style>
  <w:style w:type="numbering" w:customStyle="1" w:styleId="NoList926">
    <w:name w:val="No List926"/>
    <w:next w:val="NoList"/>
    <w:semiHidden/>
    <w:rsid w:val="00047681"/>
  </w:style>
  <w:style w:type="numbering" w:customStyle="1" w:styleId="NoList1326">
    <w:name w:val="No List1326"/>
    <w:next w:val="NoList"/>
    <w:semiHidden/>
    <w:rsid w:val="00047681"/>
  </w:style>
  <w:style w:type="numbering" w:customStyle="1" w:styleId="NoList2326">
    <w:name w:val="No List2326"/>
    <w:next w:val="NoList"/>
    <w:semiHidden/>
    <w:rsid w:val="00047681"/>
  </w:style>
  <w:style w:type="numbering" w:customStyle="1" w:styleId="NoList1026">
    <w:name w:val="No List1026"/>
    <w:next w:val="NoList"/>
    <w:semiHidden/>
    <w:rsid w:val="00047681"/>
  </w:style>
  <w:style w:type="numbering" w:customStyle="1" w:styleId="NoList1426">
    <w:name w:val="No List1426"/>
    <w:next w:val="NoList"/>
    <w:semiHidden/>
    <w:rsid w:val="00047681"/>
  </w:style>
  <w:style w:type="numbering" w:customStyle="1" w:styleId="NoList2426">
    <w:name w:val="No List2426"/>
    <w:next w:val="NoList"/>
    <w:semiHidden/>
    <w:rsid w:val="00047681"/>
  </w:style>
  <w:style w:type="numbering" w:customStyle="1" w:styleId="NoList3126">
    <w:name w:val="No List3126"/>
    <w:next w:val="NoList"/>
    <w:semiHidden/>
    <w:rsid w:val="00047681"/>
  </w:style>
  <w:style w:type="numbering" w:customStyle="1" w:styleId="NoList4126">
    <w:name w:val="No List4126"/>
    <w:next w:val="NoList"/>
    <w:semiHidden/>
    <w:rsid w:val="00047681"/>
  </w:style>
  <w:style w:type="numbering" w:customStyle="1" w:styleId="NoList5126">
    <w:name w:val="No List5126"/>
    <w:next w:val="NoList"/>
    <w:semiHidden/>
    <w:rsid w:val="00047681"/>
  </w:style>
  <w:style w:type="numbering" w:customStyle="1" w:styleId="NoList1526">
    <w:name w:val="No List1526"/>
    <w:next w:val="NoList"/>
    <w:semiHidden/>
    <w:rsid w:val="00047681"/>
  </w:style>
  <w:style w:type="numbering" w:customStyle="1" w:styleId="NoList1626">
    <w:name w:val="No List1626"/>
    <w:next w:val="NoList"/>
    <w:semiHidden/>
    <w:rsid w:val="00047681"/>
  </w:style>
  <w:style w:type="numbering" w:customStyle="1" w:styleId="1260">
    <w:name w:val="无列表126"/>
    <w:next w:val="NoList"/>
    <w:semiHidden/>
    <w:rsid w:val="00047681"/>
  </w:style>
  <w:style w:type="numbering" w:customStyle="1" w:styleId="NoList11126">
    <w:name w:val="No List11126"/>
    <w:next w:val="NoList"/>
    <w:semiHidden/>
    <w:rsid w:val="00047681"/>
  </w:style>
  <w:style w:type="numbering" w:customStyle="1" w:styleId="261">
    <w:name w:val="无列表26"/>
    <w:next w:val="NoList"/>
    <w:uiPriority w:val="99"/>
    <w:semiHidden/>
    <w:unhideWhenUsed/>
    <w:rsid w:val="00047681"/>
  </w:style>
  <w:style w:type="numbering" w:customStyle="1" w:styleId="360">
    <w:name w:val="无列表36"/>
    <w:next w:val="NoList"/>
    <w:uiPriority w:val="99"/>
    <w:semiHidden/>
    <w:unhideWhenUsed/>
    <w:rsid w:val="00047681"/>
  </w:style>
  <w:style w:type="numbering" w:customStyle="1" w:styleId="NoList206">
    <w:name w:val="No List206"/>
    <w:next w:val="NoList"/>
    <w:semiHidden/>
    <w:rsid w:val="00047681"/>
  </w:style>
  <w:style w:type="numbering" w:customStyle="1" w:styleId="NoList276">
    <w:name w:val="No List276"/>
    <w:next w:val="NoList"/>
    <w:uiPriority w:val="99"/>
    <w:semiHidden/>
    <w:unhideWhenUsed/>
    <w:rsid w:val="00047681"/>
  </w:style>
  <w:style w:type="numbering" w:customStyle="1" w:styleId="NoList286">
    <w:name w:val="No List286"/>
    <w:next w:val="NoList"/>
    <w:uiPriority w:val="99"/>
    <w:semiHidden/>
    <w:unhideWhenUsed/>
    <w:rsid w:val="00047681"/>
  </w:style>
  <w:style w:type="numbering" w:customStyle="1" w:styleId="NoList50">
    <w:name w:val="No List50"/>
    <w:next w:val="NoList"/>
    <w:uiPriority w:val="99"/>
    <w:semiHidden/>
    <w:unhideWhenUsed/>
    <w:rsid w:val="00047681"/>
  </w:style>
  <w:style w:type="numbering" w:customStyle="1" w:styleId="NoList130">
    <w:name w:val="No List130"/>
    <w:next w:val="NoList"/>
    <w:semiHidden/>
    <w:unhideWhenUsed/>
    <w:rsid w:val="00047681"/>
  </w:style>
  <w:style w:type="numbering" w:customStyle="1" w:styleId="NoList1120">
    <w:name w:val="No List1120"/>
    <w:next w:val="NoList"/>
    <w:semiHidden/>
    <w:rsid w:val="00047681"/>
  </w:style>
  <w:style w:type="numbering" w:customStyle="1" w:styleId="NoList230">
    <w:name w:val="No List230"/>
    <w:next w:val="NoList"/>
    <w:semiHidden/>
    <w:rsid w:val="00047681"/>
  </w:style>
  <w:style w:type="numbering" w:customStyle="1" w:styleId="NoList320">
    <w:name w:val="No List320"/>
    <w:next w:val="NoList"/>
    <w:semiHidden/>
    <w:unhideWhenUsed/>
    <w:rsid w:val="00047681"/>
  </w:style>
  <w:style w:type="numbering" w:customStyle="1" w:styleId="190">
    <w:name w:val="목록 없음19"/>
    <w:next w:val="NoList"/>
    <w:semiHidden/>
    <w:unhideWhenUsed/>
    <w:rsid w:val="00047681"/>
  </w:style>
  <w:style w:type="numbering" w:customStyle="1" w:styleId="290">
    <w:name w:val="목록 없음29"/>
    <w:next w:val="NoList"/>
    <w:semiHidden/>
    <w:rsid w:val="00047681"/>
  </w:style>
  <w:style w:type="numbering" w:customStyle="1" w:styleId="NoList419">
    <w:name w:val="No List419"/>
    <w:next w:val="NoList"/>
    <w:semiHidden/>
    <w:unhideWhenUsed/>
    <w:rsid w:val="00047681"/>
  </w:style>
  <w:style w:type="numbering" w:customStyle="1" w:styleId="NoList510">
    <w:name w:val="No List510"/>
    <w:next w:val="NoList"/>
    <w:semiHidden/>
    <w:rsid w:val="00047681"/>
  </w:style>
  <w:style w:type="numbering" w:customStyle="1" w:styleId="NoList69">
    <w:name w:val="No List69"/>
    <w:next w:val="NoList"/>
    <w:semiHidden/>
    <w:rsid w:val="00047681"/>
  </w:style>
  <w:style w:type="numbering" w:customStyle="1" w:styleId="NoList79">
    <w:name w:val="No List79"/>
    <w:next w:val="NoList"/>
    <w:semiHidden/>
    <w:rsid w:val="00047681"/>
  </w:style>
  <w:style w:type="numbering" w:customStyle="1" w:styleId="NoList2118">
    <w:name w:val="No List2118"/>
    <w:next w:val="NoList"/>
    <w:semiHidden/>
    <w:rsid w:val="00047681"/>
  </w:style>
  <w:style w:type="numbering" w:customStyle="1" w:styleId="NoList89">
    <w:name w:val="No List89"/>
    <w:next w:val="NoList"/>
    <w:semiHidden/>
    <w:rsid w:val="00047681"/>
  </w:style>
  <w:style w:type="numbering" w:customStyle="1" w:styleId="NoList1217">
    <w:name w:val="No List1217"/>
    <w:next w:val="NoList"/>
    <w:semiHidden/>
    <w:rsid w:val="00047681"/>
  </w:style>
  <w:style w:type="numbering" w:customStyle="1" w:styleId="NoList2210">
    <w:name w:val="No List2210"/>
    <w:next w:val="NoList"/>
    <w:semiHidden/>
    <w:rsid w:val="00047681"/>
  </w:style>
  <w:style w:type="numbering" w:customStyle="1" w:styleId="NoList99">
    <w:name w:val="No List99"/>
    <w:next w:val="NoList"/>
    <w:semiHidden/>
    <w:rsid w:val="00047681"/>
  </w:style>
  <w:style w:type="numbering" w:customStyle="1" w:styleId="NoList139">
    <w:name w:val="No List139"/>
    <w:next w:val="NoList"/>
    <w:semiHidden/>
    <w:rsid w:val="00047681"/>
  </w:style>
  <w:style w:type="numbering" w:customStyle="1" w:styleId="NoList239">
    <w:name w:val="No List239"/>
    <w:next w:val="NoList"/>
    <w:semiHidden/>
    <w:rsid w:val="00047681"/>
  </w:style>
  <w:style w:type="numbering" w:customStyle="1" w:styleId="NoList109">
    <w:name w:val="No List109"/>
    <w:next w:val="NoList"/>
    <w:semiHidden/>
    <w:rsid w:val="00047681"/>
  </w:style>
  <w:style w:type="numbering" w:customStyle="1" w:styleId="NoList149">
    <w:name w:val="No List149"/>
    <w:next w:val="NoList"/>
    <w:semiHidden/>
    <w:rsid w:val="00047681"/>
  </w:style>
  <w:style w:type="numbering" w:customStyle="1" w:styleId="NoList249">
    <w:name w:val="No List249"/>
    <w:next w:val="NoList"/>
    <w:semiHidden/>
    <w:rsid w:val="00047681"/>
  </w:style>
  <w:style w:type="numbering" w:customStyle="1" w:styleId="NoList3110">
    <w:name w:val="No List3110"/>
    <w:next w:val="NoList"/>
    <w:semiHidden/>
    <w:rsid w:val="00047681"/>
  </w:style>
  <w:style w:type="numbering" w:customStyle="1" w:styleId="NoList4110">
    <w:name w:val="No List4110"/>
    <w:next w:val="NoList"/>
    <w:semiHidden/>
    <w:rsid w:val="00047681"/>
  </w:style>
  <w:style w:type="numbering" w:customStyle="1" w:styleId="NoList519">
    <w:name w:val="No List519"/>
    <w:next w:val="NoList"/>
    <w:semiHidden/>
    <w:rsid w:val="00047681"/>
  </w:style>
  <w:style w:type="numbering" w:customStyle="1" w:styleId="NoList159">
    <w:name w:val="No List159"/>
    <w:next w:val="NoList"/>
    <w:semiHidden/>
    <w:rsid w:val="00047681"/>
  </w:style>
  <w:style w:type="numbering" w:customStyle="1" w:styleId="NoList169">
    <w:name w:val="No List169"/>
    <w:next w:val="NoList"/>
    <w:semiHidden/>
    <w:rsid w:val="00047681"/>
  </w:style>
  <w:style w:type="numbering" w:customStyle="1" w:styleId="191">
    <w:name w:val="无列表19"/>
    <w:next w:val="NoList"/>
    <w:semiHidden/>
    <w:rsid w:val="00047681"/>
  </w:style>
  <w:style w:type="numbering" w:customStyle="1" w:styleId="NoList11117">
    <w:name w:val="No List11117"/>
    <w:next w:val="NoList"/>
    <w:semiHidden/>
    <w:rsid w:val="00047681"/>
  </w:style>
  <w:style w:type="numbering" w:customStyle="1" w:styleId="NoList177">
    <w:name w:val="No List177"/>
    <w:next w:val="NoList"/>
    <w:uiPriority w:val="99"/>
    <w:semiHidden/>
    <w:unhideWhenUsed/>
    <w:rsid w:val="00047681"/>
  </w:style>
  <w:style w:type="numbering" w:customStyle="1" w:styleId="NoList187">
    <w:name w:val="No List187"/>
    <w:next w:val="NoList"/>
    <w:uiPriority w:val="99"/>
    <w:semiHidden/>
    <w:rsid w:val="00047681"/>
  </w:style>
  <w:style w:type="numbering" w:customStyle="1" w:styleId="NoList257">
    <w:name w:val="No List257"/>
    <w:next w:val="NoList"/>
    <w:semiHidden/>
    <w:rsid w:val="00047681"/>
  </w:style>
  <w:style w:type="numbering" w:customStyle="1" w:styleId="NoList327">
    <w:name w:val="No List327"/>
    <w:next w:val="NoList"/>
    <w:semiHidden/>
    <w:unhideWhenUsed/>
    <w:rsid w:val="00047681"/>
  </w:style>
  <w:style w:type="numbering" w:customStyle="1" w:styleId="117">
    <w:name w:val="목록 없음117"/>
    <w:next w:val="NoList"/>
    <w:semiHidden/>
    <w:unhideWhenUsed/>
    <w:rsid w:val="00047681"/>
  </w:style>
  <w:style w:type="numbering" w:customStyle="1" w:styleId="217">
    <w:name w:val="목록 없음217"/>
    <w:next w:val="NoList"/>
    <w:semiHidden/>
    <w:rsid w:val="00047681"/>
  </w:style>
  <w:style w:type="numbering" w:customStyle="1" w:styleId="NoList427">
    <w:name w:val="No List427"/>
    <w:next w:val="NoList"/>
    <w:semiHidden/>
    <w:unhideWhenUsed/>
    <w:rsid w:val="00047681"/>
  </w:style>
  <w:style w:type="numbering" w:customStyle="1" w:styleId="NoList527">
    <w:name w:val="No List527"/>
    <w:next w:val="NoList"/>
    <w:semiHidden/>
    <w:rsid w:val="00047681"/>
  </w:style>
  <w:style w:type="numbering" w:customStyle="1" w:styleId="NoList617">
    <w:name w:val="No List617"/>
    <w:next w:val="NoList"/>
    <w:semiHidden/>
    <w:rsid w:val="00047681"/>
  </w:style>
  <w:style w:type="numbering" w:customStyle="1" w:styleId="NoList717">
    <w:name w:val="No List717"/>
    <w:next w:val="NoList"/>
    <w:semiHidden/>
    <w:rsid w:val="00047681"/>
  </w:style>
  <w:style w:type="numbering" w:customStyle="1" w:styleId="NoList1127">
    <w:name w:val="No List1127"/>
    <w:next w:val="NoList"/>
    <w:semiHidden/>
    <w:rsid w:val="00047681"/>
  </w:style>
  <w:style w:type="numbering" w:customStyle="1" w:styleId="NoList2119">
    <w:name w:val="No List2119"/>
    <w:next w:val="NoList"/>
    <w:semiHidden/>
    <w:rsid w:val="00047681"/>
  </w:style>
  <w:style w:type="numbering" w:customStyle="1" w:styleId="NoList817">
    <w:name w:val="No List817"/>
    <w:next w:val="NoList"/>
    <w:semiHidden/>
    <w:rsid w:val="00047681"/>
  </w:style>
  <w:style w:type="numbering" w:customStyle="1" w:styleId="NoList1218">
    <w:name w:val="No List1218"/>
    <w:next w:val="NoList"/>
    <w:semiHidden/>
    <w:rsid w:val="00047681"/>
  </w:style>
  <w:style w:type="numbering" w:customStyle="1" w:styleId="NoList2217">
    <w:name w:val="No List2217"/>
    <w:next w:val="NoList"/>
    <w:semiHidden/>
    <w:rsid w:val="00047681"/>
  </w:style>
  <w:style w:type="numbering" w:customStyle="1" w:styleId="NoList917">
    <w:name w:val="No List917"/>
    <w:next w:val="NoList"/>
    <w:semiHidden/>
    <w:rsid w:val="00047681"/>
  </w:style>
  <w:style w:type="numbering" w:customStyle="1" w:styleId="NoList1317">
    <w:name w:val="No List1317"/>
    <w:next w:val="NoList"/>
    <w:semiHidden/>
    <w:rsid w:val="00047681"/>
  </w:style>
  <w:style w:type="numbering" w:customStyle="1" w:styleId="NoList2317">
    <w:name w:val="No List2317"/>
    <w:next w:val="NoList"/>
    <w:semiHidden/>
    <w:rsid w:val="00047681"/>
  </w:style>
  <w:style w:type="numbering" w:customStyle="1" w:styleId="NoList1017">
    <w:name w:val="No List1017"/>
    <w:next w:val="NoList"/>
    <w:semiHidden/>
    <w:rsid w:val="00047681"/>
  </w:style>
  <w:style w:type="numbering" w:customStyle="1" w:styleId="NoList1417">
    <w:name w:val="No List1417"/>
    <w:next w:val="NoList"/>
    <w:semiHidden/>
    <w:rsid w:val="00047681"/>
  </w:style>
  <w:style w:type="numbering" w:customStyle="1" w:styleId="NoList2417">
    <w:name w:val="No List2417"/>
    <w:next w:val="NoList"/>
    <w:semiHidden/>
    <w:rsid w:val="00047681"/>
  </w:style>
  <w:style w:type="numbering" w:customStyle="1" w:styleId="NoList3117">
    <w:name w:val="No List3117"/>
    <w:next w:val="NoList"/>
    <w:semiHidden/>
    <w:rsid w:val="00047681"/>
  </w:style>
  <w:style w:type="numbering" w:customStyle="1" w:styleId="NoList4117">
    <w:name w:val="No List4117"/>
    <w:next w:val="NoList"/>
    <w:semiHidden/>
    <w:rsid w:val="00047681"/>
  </w:style>
  <w:style w:type="numbering" w:customStyle="1" w:styleId="NoList5117">
    <w:name w:val="No List5117"/>
    <w:next w:val="NoList"/>
    <w:semiHidden/>
    <w:rsid w:val="00047681"/>
  </w:style>
  <w:style w:type="numbering" w:customStyle="1" w:styleId="NoList1517">
    <w:name w:val="No List1517"/>
    <w:next w:val="NoList"/>
    <w:semiHidden/>
    <w:rsid w:val="00047681"/>
  </w:style>
  <w:style w:type="numbering" w:customStyle="1" w:styleId="NoList1617">
    <w:name w:val="No List1617"/>
    <w:next w:val="NoList"/>
    <w:semiHidden/>
    <w:rsid w:val="00047681"/>
  </w:style>
  <w:style w:type="numbering" w:customStyle="1" w:styleId="1170">
    <w:name w:val="无列表117"/>
    <w:next w:val="NoList"/>
    <w:semiHidden/>
    <w:rsid w:val="00047681"/>
  </w:style>
  <w:style w:type="numbering" w:customStyle="1" w:styleId="NoList11118">
    <w:name w:val="No List11118"/>
    <w:next w:val="NoList"/>
    <w:semiHidden/>
    <w:rsid w:val="00047681"/>
  </w:style>
  <w:style w:type="numbering" w:customStyle="1" w:styleId="NoList197">
    <w:name w:val="No List197"/>
    <w:next w:val="NoList"/>
    <w:uiPriority w:val="99"/>
    <w:semiHidden/>
    <w:unhideWhenUsed/>
    <w:rsid w:val="00047681"/>
  </w:style>
  <w:style w:type="numbering" w:customStyle="1" w:styleId="NoList1107">
    <w:name w:val="No List1107"/>
    <w:next w:val="NoList"/>
    <w:uiPriority w:val="99"/>
    <w:semiHidden/>
    <w:rsid w:val="00047681"/>
  </w:style>
  <w:style w:type="numbering" w:customStyle="1" w:styleId="NoList267">
    <w:name w:val="No List267"/>
    <w:next w:val="NoList"/>
    <w:semiHidden/>
    <w:rsid w:val="00047681"/>
  </w:style>
  <w:style w:type="numbering" w:customStyle="1" w:styleId="NoList337">
    <w:name w:val="No List337"/>
    <w:next w:val="NoList"/>
    <w:semiHidden/>
    <w:unhideWhenUsed/>
    <w:rsid w:val="00047681"/>
  </w:style>
  <w:style w:type="numbering" w:customStyle="1" w:styleId="127">
    <w:name w:val="목록 없음127"/>
    <w:next w:val="NoList"/>
    <w:semiHidden/>
    <w:unhideWhenUsed/>
    <w:rsid w:val="00047681"/>
  </w:style>
  <w:style w:type="numbering" w:customStyle="1" w:styleId="227">
    <w:name w:val="목록 없음227"/>
    <w:next w:val="NoList"/>
    <w:semiHidden/>
    <w:rsid w:val="00047681"/>
  </w:style>
  <w:style w:type="numbering" w:customStyle="1" w:styleId="NoList437">
    <w:name w:val="No List437"/>
    <w:next w:val="NoList"/>
    <w:semiHidden/>
    <w:unhideWhenUsed/>
    <w:rsid w:val="00047681"/>
  </w:style>
  <w:style w:type="numbering" w:customStyle="1" w:styleId="NoList537">
    <w:name w:val="No List537"/>
    <w:next w:val="NoList"/>
    <w:semiHidden/>
    <w:rsid w:val="00047681"/>
  </w:style>
  <w:style w:type="numbering" w:customStyle="1" w:styleId="NoList627">
    <w:name w:val="No List627"/>
    <w:next w:val="NoList"/>
    <w:semiHidden/>
    <w:rsid w:val="00047681"/>
  </w:style>
  <w:style w:type="numbering" w:customStyle="1" w:styleId="NoList727">
    <w:name w:val="No List727"/>
    <w:next w:val="NoList"/>
    <w:semiHidden/>
    <w:rsid w:val="00047681"/>
  </w:style>
  <w:style w:type="numbering" w:customStyle="1" w:styleId="NoList1137">
    <w:name w:val="No List1137"/>
    <w:next w:val="NoList"/>
    <w:semiHidden/>
    <w:rsid w:val="00047681"/>
  </w:style>
  <w:style w:type="numbering" w:customStyle="1" w:styleId="NoList2127">
    <w:name w:val="No List2127"/>
    <w:next w:val="NoList"/>
    <w:semiHidden/>
    <w:rsid w:val="00047681"/>
  </w:style>
  <w:style w:type="numbering" w:customStyle="1" w:styleId="NoList827">
    <w:name w:val="No List827"/>
    <w:next w:val="NoList"/>
    <w:semiHidden/>
    <w:rsid w:val="00047681"/>
  </w:style>
  <w:style w:type="numbering" w:customStyle="1" w:styleId="NoList1227">
    <w:name w:val="No List1227"/>
    <w:next w:val="NoList"/>
    <w:semiHidden/>
    <w:rsid w:val="00047681"/>
  </w:style>
  <w:style w:type="numbering" w:customStyle="1" w:styleId="NoList2227">
    <w:name w:val="No List2227"/>
    <w:next w:val="NoList"/>
    <w:semiHidden/>
    <w:rsid w:val="00047681"/>
  </w:style>
  <w:style w:type="numbering" w:customStyle="1" w:styleId="NoList927">
    <w:name w:val="No List927"/>
    <w:next w:val="NoList"/>
    <w:semiHidden/>
    <w:rsid w:val="00047681"/>
  </w:style>
  <w:style w:type="numbering" w:customStyle="1" w:styleId="NoList1327">
    <w:name w:val="No List1327"/>
    <w:next w:val="NoList"/>
    <w:semiHidden/>
    <w:rsid w:val="00047681"/>
  </w:style>
  <w:style w:type="numbering" w:customStyle="1" w:styleId="NoList2327">
    <w:name w:val="No List2327"/>
    <w:next w:val="NoList"/>
    <w:semiHidden/>
    <w:rsid w:val="00047681"/>
  </w:style>
  <w:style w:type="numbering" w:customStyle="1" w:styleId="NoList1027">
    <w:name w:val="No List1027"/>
    <w:next w:val="NoList"/>
    <w:semiHidden/>
    <w:rsid w:val="00047681"/>
  </w:style>
  <w:style w:type="numbering" w:customStyle="1" w:styleId="NoList1427">
    <w:name w:val="No List1427"/>
    <w:next w:val="NoList"/>
    <w:semiHidden/>
    <w:rsid w:val="00047681"/>
  </w:style>
  <w:style w:type="numbering" w:customStyle="1" w:styleId="NoList2427">
    <w:name w:val="No List2427"/>
    <w:next w:val="NoList"/>
    <w:semiHidden/>
    <w:rsid w:val="00047681"/>
  </w:style>
  <w:style w:type="numbering" w:customStyle="1" w:styleId="NoList3127">
    <w:name w:val="No List3127"/>
    <w:next w:val="NoList"/>
    <w:semiHidden/>
    <w:rsid w:val="00047681"/>
  </w:style>
  <w:style w:type="numbering" w:customStyle="1" w:styleId="NoList4127">
    <w:name w:val="No List4127"/>
    <w:next w:val="NoList"/>
    <w:semiHidden/>
    <w:rsid w:val="00047681"/>
  </w:style>
  <w:style w:type="numbering" w:customStyle="1" w:styleId="NoList5127">
    <w:name w:val="No List5127"/>
    <w:next w:val="NoList"/>
    <w:semiHidden/>
    <w:rsid w:val="00047681"/>
  </w:style>
  <w:style w:type="numbering" w:customStyle="1" w:styleId="NoList1527">
    <w:name w:val="No List1527"/>
    <w:next w:val="NoList"/>
    <w:semiHidden/>
    <w:rsid w:val="00047681"/>
  </w:style>
  <w:style w:type="numbering" w:customStyle="1" w:styleId="NoList1627">
    <w:name w:val="No List1627"/>
    <w:next w:val="NoList"/>
    <w:semiHidden/>
    <w:rsid w:val="00047681"/>
  </w:style>
  <w:style w:type="numbering" w:customStyle="1" w:styleId="1270">
    <w:name w:val="无列表127"/>
    <w:next w:val="NoList"/>
    <w:semiHidden/>
    <w:rsid w:val="00047681"/>
  </w:style>
  <w:style w:type="numbering" w:customStyle="1" w:styleId="NoList11127">
    <w:name w:val="No List11127"/>
    <w:next w:val="NoList"/>
    <w:semiHidden/>
    <w:rsid w:val="00047681"/>
  </w:style>
  <w:style w:type="numbering" w:customStyle="1" w:styleId="271">
    <w:name w:val="无列表27"/>
    <w:next w:val="NoList"/>
    <w:uiPriority w:val="99"/>
    <w:semiHidden/>
    <w:unhideWhenUsed/>
    <w:rsid w:val="00047681"/>
  </w:style>
  <w:style w:type="numbering" w:customStyle="1" w:styleId="370">
    <w:name w:val="无列表37"/>
    <w:next w:val="NoList"/>
    <w:uiPriority w:val="99"/>
    <w:semiHidden/>
    <w:unhideWhenUsed/>
    <w:rsid w:val="00047681"/>
  </w:style>
  <w:style w:type="numbering" w:customStyle="1" w:styleId="NoList207">
    <w:name w:val="No List207"/>
    <w:next w:val="NoList"/>
    <w:semiHidden/>
    <w:rsid w:val="00047681"/>
  </w:style>
  <w:style w:type="numbering" w:customStyle="1" w:styleId="NoList277">
    <w:name w:val="No List277"/>
    <w:next w:val="NoList"/>
    <w:uiPriority w:val="99"/>
    <w:semiHidden/>
    <w:unhideWhenUsed/>
    <w:rsid w:val="00047681"/>
  </w:style>
  <w:style w:type="numbering" w:customStyle="1" w:styleId="NoList287">
    <w:name w:val="No List287"/>
    <w:next w:val="NoList"/>
    <w:uiPriority w:val="99"/>
    <w:semiHidden/>
    <w:unhideWhenUsed/>
    <w:rsid w:val="00047681"/>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3567</Words>
  <Characters>21614</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25131</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3</cp:revision>
  <dcterms:created xsi:type="dcterms:W3CDTF">2022-04-15T17:35:00Z</dcterms:created>
  <dcterms:modified xsi:type="dcterms:W3CDTF">2022-04-15T18:50:00Z</dcterms:modified>
</cp:coreProperties>
</file>